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AF982" w14:textId="48850781" w:rsidR="0091490A" w:rsidRPr="00BA47B7" w:rsidRDefault="004875AD" w:rsidP="00B42E07">
      <w:pPr>
        <w:pStyle w:val="Ttulo1"/>
        <w:rPr>
          <w:lang w:val="fr-FR"/>
        </w:rPr>
      </w:pPr>
      <w:bookmarkStart w:id="0" w:name="_Toc40106423"/>
      <w:r w:rsidRPr="00BA47B7">
        <w:rPr>
          <w:lang w:val="fr-FR"/>
        </w:rPr>
        <w:t>SMART IB A</w:t>
      </w:r>
      <w:r w:rsidR="004E1D3B" w:rsidRPr="00BA47B7">
        <w:rPr>
          <w:lang w:val="fr-FR"/>
        </w:rPr>
        <w:t>vril</w:t>
      </w:r>
      <w:r w:rsidRPr="00BA47B7">
        <w:rPr>
          <w:lang w:val="fr-FR"/>
        </w:rPr>
        <w:t xml:space="preserve"> 2020</w:t>
      </w:r>
      <w:bookmarkEnd w:id="0"/>
    </w:p>
    <w:sdt>
      <w:sdtPr>
        <w:rPr>
          <w:rFonts w:ascii="Arial" w:eastAsiaTheme="minorHAnsi" w:hAnsi="Arial" w:cs="Arial"/>
          <w:color w:val="auto"/>
          <w:sz w:val="20"/>
          <w:szCs w:val="20"/>
          <w:lang w:val="fr-FR" w:eastAsia="en-US"/>
        </w:rPr>
        <w:id w:val="16820832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2E9B68" w14:textId="1938E2C5" w:rsidR="003E3B76" w:rsidRPr="00BA47B7" w:rsidRDefault="004E1D3B">
          <w:pPr>
            <w:pStyle w:val="TtuloTDC"/>
            <w:rPr>
              <w:lang w:val="fr-FR"/>
            </w:rPr>
          </w:pPr>
          <w:r w:rsidRPr="00BA47B7">
            <w:rPr>
              <w:lang w:val="fr-FR"/>
            </w:rPr>
            <w:t>Sommaire</w:t>
          </w:r>
        </w:p>
        <w:p w14:paraId="3910916C" w14:textId="6C445A67" w:rsidR="003E3B76" w:rsidRPr="00BA47B7" w:rsidRDefault="003E3B76">
          <w:pPr>
            <w:pStyle w:val="TDC1"/>
            <w:tabs>
              <w:tab w:val="right" w:pos="9111"/>
            </w:tabs>
            <w:rPr>
              <w:noProof/>
              <w:lang w:val="fr-FR"/>
            </w:rPr>
          </w:pPr>
          <w:r w:rsidRPr="00BA47B7">
            <w:rPr>
              <w:lang w:val="fr-FR"/>
            </w:rPr>
            <w:fldChar w:fldCharType="begin"/>
          </w:r>
          <w:r w:rsidRPr="00BA47B7">
            <w:rPr>
              <w:lang w:val="fr-FR"/>
            </w:rPr>
            <w:instrText xml:space="preserve"> TOC \o "1-3" \h \z \u </w:instrText>
          </w:r>
          <w:r w:rsidRPr="00BA47B7">
            <w:rPr>
              <w:lang w:val="fr-FR"/>
            </w:rPr>
            <w:fldChar w:fldCharType="separate"/>
          </w:r>
          <w:hyperlink w:anchor="_Toc40106423" w:history="1">
            <w:r w:rsidRPr="00BA47B7">
              <w:rPr>
                <w:noProof/>
                <w:webHidden/>
                <w:lang w:val="fr-FR"/>
              </w:rPr>
              <w:tab/>
            </w:r>
            <w:r w:rsidRPr="00BA47B7">
              <w:rPr>
                <w:noProof/>
                <w:webHidden/>
                <w:lang w:val="fr-FR"/>
              </w:rPr>
              <w:fldChar w:fldCharType="begin"/>
            </w:r>
            <w:r w:rsidRPr="00BA47B7">
              <w:rPr>
                <w:noProof/>
                <w:webHidden/>
                <w:lang w:val="fr-FR"/>
              </w:rPr>
              <w:instrText xml:space="preserve"> PAGEREF _Toc40106423 \h </w:instrText>
            </w:r>
            <w:r w:rsidRPr="00BA47B7">
              <w:rPr>
                <w:noProof/>
                <w:webHidden/>
                <w:lang w:val="fr-FR"/>
              </w:rPr>
            </w:r>
            <w:r w:rsidRPr="00BA47B7">
              <w:rPr>
                <w:noProof/>
                <w:webHidden/>
                <w:lang w:val="fr-FR"/>
              </w:rPr>
              <w:fldChar w:fldCharType="separate"/>
            </w:r>
            <w:r w:rsidRPr="00BA47B7">
              <w:rPr>
                <w:noProof/>
                <w:webHidden/>
                <w:lang w:val="fr-FR"/>
              </w:rPr>
              <w:t>1</w:t>
            </w:r>
            <w:r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4BA79DA5" w14:textId="4B267227" w:rsidR="003E3B76" w:rsidRPr="00BA47B7" w:rsidRDefault="0010150A">
          <w:pPr>
            <w:pStyle w:val="TDC2"/>
            <w:tabs>
              <w:tab w:val="right" w:pos="9111"/>
            </w:tabs>
            <w:rPr>
              <w:noProof/>
              <w:lang w:val="fr-FR"/>
            </w:rPr>
          </w:pPr>
          <w:hyperlink w:anchor="_Toc40106424" w:history="1">
            <w:r w:rsidR="003E3B76" w:rsidRPr="00BA47B7">
              <w:rPr>
                <w:rStyle w:val="Hipervnculo"/>
                <w:noProof/>
                <w:lang w:val="fr-FR"/>
              </w:rPr>
              <w:t>INTRODU</w:t>
            </w:r>
            <w:r w:rsidR="00AE5530" w:rsidRPr="00BA47B7">
              <w:rPr>
                <w:rStyle w:val="Hipervnculo"/>
                <w:noProof/>
                <w:lang w:val="fr-FR"/>
              </w:rPr>
              <w:t>CTION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3E3B76" w:rsidRPr="00BA47B7">
              <w:rPr>
                <w:noProof/>
                <w:webHidden/>
                <w:lang w:val="fr-FR"/>
              </w:rPr>
              <w:fldChar w:fldCharType="begin"/>
            </w:r>
            <w:r w:rsidR="003E3B76" w:rsidRPr="00BA47B7">
              <w:rPr>
                <w:noProof/>
                <w:webHidden/>
                <w:lang w:val="fr-FR"/>
              </w:rPr>
              <w:instrText xml:space="preserve"> PAGEREF _Toc40106424 \h </w:instrText>
            </w:r>
            <w:r w:rsidR="003E3B76" w:rsidRPr="00BA47B7">
              <w:rPr>
                <w:noProof/>
                <w:webHidden/>
                <w:lang w:val="fr-FR"/>
              </w:rPr>
            </w:r>
            <w:r w:rsidR="003E3B76" w:rsidRPr="00BA47B7">
              <w:rPr>
                <w:noProof/>
                <w:webHidden/>
                <w:lang w:val="fr-FR"/>
              </w:rPr>
              <w:fldChar w:fldCharType="separate"/>
            </w:r>
            <w:r w:rsidR="003E3B76" w:rsidRPr="00BA47B7">
              <w:rPr>
                <w:noProof/>
                <w:webHidden/>
                <w:lang w:val="fr-FR"/>
              </w:rPr>
              <w:t>1</w:t>
            </w:r>
            <w:r w:rsidR="003E3B76"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7857B2BB" w14:textId="16402B0D" w:rsidR="003E3B76" w:rsidRPr="00BA47B7" w:rsidRDefault="0010150A">
          <w:pPr>
            <w:pStyle w:val="TDC2"/>
            <w:tabs>
              <w:tab w:val="right" w:pos="9111"/>
            </w:tabs>
            <w:rPr>
              <w:noProof/>
              <w:lang w:val="fr-FR"/>
            </w:rPr>
          </w:pPr>
          <w:hyperlink w:anchor="_Toc40106425" w:history="1">
            <w:r w:rsidR="003E3B76" w:rsidRPr="00BA47B7">
              <w:rPr>
                <w:rStyle w:val="Hipervnculo"/>
                <w:noProof/>
                <w:lang w:val="fr-FR"/>
              </w:rPr>
              <w:t>PERSO</w:t>
            </w:r>
            <w:r w:rsidR="00AE5530" w:rsidRPr="00BA47B7">
              <w:rPr>
                <w:rStyle w:val="Hipervnculo"/>
                <w:noProof/>
                <w:lang w:val="fr-FR"/>
              </w:rPr>
              <w:t>NNEL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3E3B76" w:rsidRPr="00BA47B7">
              <w:rPr>
                <w:noProof/>
                <w:webHidden/>
                <w:lang w:val="fr-FR"/>
              </w:rPr>
              <w:fldChar w:fldCharType="begin"/>
            </w:r>
            <w:r w:rsidR="003E3B76" w:rsidRPr="00BA47B7">
              <w:rPr>
                <w:noProof/>
                <w:webHidden/>
                <w:lang w:val="fr-FR"/>
              </w:rPr>
              <w:instrText xml:space="preserve"> PAGEREF _Toc40106425 \h </w:instrText>
            </w:r>
            <w:r w:rsidR="003E3B76" w:rsidRPr="00BA47B7">
              <w:rPr>
                <w:noProof/>
                <w:webHidden/>
                <w:lang w:val="fr-FR"/>
              </w:rPr>
            </w:r>
            <w:r w:rsidR="003E3B76" w:rsidRPr="00BA47B7">
              <w:rPr>
                <w:noProof/>
                <w:webHidden/>
                <w:lang w:val="fr-FR"/>
              </w:rPr>
              <w:fldChar w:fldCharType="separate"/>
            </w:r>
            <w:r w:rsidR="003E3B76" w:rsidRPr="00BA47B7">
              <w:rPr>
                <w:noProof/>
                <w:webHidden/>
                <w:lang w:val="fr-FR"/>
              </w:rPr>
              <w:t>1</w:t>
            </w:r>
            <w:r w:rsidR="003E3B76"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5770B06F" w14:textId="1732A46D" w:rsidR="003E3B76" w:rsidRPr="00BA47B7" w:rsidRDefault="0010150A">
          <w:pPr>
            <w:pStyle w:val="TDC3"/>
            <w:tabs>
              <w:tab w:val="right" w:pos="9111"/>
            </w:tabs>
            <w:rPr>
              <w:noProof/>
              <w:lang w:val="fr-FR"/>
            </w:rPr>
          </w:pPr>
          <w:hyperlink w:anchor="_Toc40106426" w:history="1">
            <w:r w:rsidR="00AE5530" w:rsidRPr="00BA47B7">
              <w:rPr>
                <w:rStyle w:val="Hipervnculo"/>
                <w:noProof/>
                <w:lang w:val="fr-FR"/>
              </w:rPr>
              <w:t>Fin de collaborations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3E3B76" w:rsidRPr="00BA47B7">
              <w:rPr>
                <w:noProof/>
                <w:webHidden/>
                <w:lang w:val="fr-FR"/>
              </w:rPr>
              <w:fldChar w:fldCharType="begin"/>
            </w:r>
            <w:r w:rsidR="003E3B76" w:rsidRPr="00BA47B7">
              <w:rPr>
                <w:noProof/>
                <w:webHidden/>
                <w:lang w:val="fr-FR"/>
              </w:rPr>
              <w:instrText xml:space="preserve"> PAGEREF _Toc40106426 \h </w:instrText>
            </w:r>
            <w:r w:rsidR="003E3B76" w:rsidRPr="00BA47B7">
              <w:rPr>
                <w:noProof/>
                <w:webHidden/>
                <w:lang w:val="fr-FR"/>
              </w:rPr>
            </w:r>
            <w:r w:rsidR="003E3B76" w:rsidRPr="00BA47B7">
              <w:rPr>
                <w:noProof/>
                <w:webHidden/>
                <w:lang w:val="fr-FR"/>
              </w:rPr>
              <w:fldChar w:fldCharType="separate"/>
            </w:r>
            <w:r w:rsidR="003E3B76" w:rsidRPr="00BA47B7">
              <w:rPr>
                <w:noProof/>
                <w:webHidden/>
                <w:lang w:val="fr-FR"/>
              </w:rPr>
              <w:t>1</w:t>
            </w:r>
            <w:r w:rsidR="003E3B76"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192D7FF2" w14:textId="08826BF0" w:rsidR="003E3B76" w:rsidRPr="00BA47B7" w:rsidRDefault="0010150A">
          <w:pPr>
            <w:pStyle w:val="TDC3"/>
            <w:tabs>
              <w:tab w:val="right" w:pos="9111"/>
            </w:tabs>
            <w:rPr>
              <w:noProof/>
              <w:lang w:val="fr-FR"/>
            </w:rPr>
          </w:pPr>
          <w:hyperlink w:anchor="_Toc40106427" w:history="1">
            <w:r w:rsidR="00AE5530" w:rsidRPr="00BA47B7">
              <w:rPr>
                <w:rStyle w:val="Hipervnculo"/>
                <w:noProof/>
                <w:lang w:val="fr-FR"/>
              </w:rPr>
              <w:t>Nouvelles collaborations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3E3B76" w:rsidRPr="00BA47B7">
              <w:rPr>
                <w:noProof/>
                <w:webHidden/>
                <w:lang w:val="fr-FR"/>
              </w:rPr>
              <w:fldChar w:fldCharType="begin"/>
            </w:r>
            <w:r w:rsidR="003E3B76" w:rsidRPr="00BA47B7">
              <w:rPr>
                <w:noProof/>
                <w:webHidden/>
                <w:lang w:val="fr-FR"/>
              </w:rPr>
              <w:instrText xml:space="preserve"> PAGEREF _Toc40106427 \h </w:instrText>
            </w:r>
            <w:r w:rsidR="003E3B76" w:rsidRPr="00BA47B7">
              <w:rPr>
                <w:noProof/>
                <w:webHidden/>
                <w:lang w:val="fr-FR"/>
              </w:rPr>
            </w:r>
            <w:r w:rsidR="003E3B76" w:rsidRPr="00BA47B7">
              <w:rPr>
                <w:noProof/>
                <w:webHidden/>
                <w:lang w:val="fr-FR"/>
              </w:rPr>
              <w:fldChar w:fldCharType="separate"/>
            </w:r>
            <w:r w:rsidR="003E3B76" w:rsidRPr="00BA47B7">
              <w:rPr>
                <w:noProof/>
                <w:webHidden/>
                <w:lang w:val="fr-FR"/>
              </w:rPr>
              <w:t>1</w:t>
            </w:r>
            <w:r w:rsidR="003E3B76"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019236CB" w14:textId="284D50D3" w:rsidR="003E3B76" w:rsidRPr="00BA47B7" w:rsidRDefault="0010150A">
          <w:pPr>
            <w:pStyle w:val="TDC2"/>
            <w:tabs>
              <w:tab w:val="right" w:pos="9111"/>
            </w:tabs>
            <w:rPr>
              <w:noProof/>
              <w:lang w:val="fr-FR"/>
            </w:rPr>
          </w:pPr>
          <w:hyperlink w:anchor="_Toc40106428" w:history="1">
            <w:r w:rsidR="003E3B76" w:rsidRPr="00BA47B7">
              <w:rPr>
                <w:rStyle w:val="Hipervnculo"/>
                <w:noProof/>
                <w:lang w:val="fr-FR"/>
              </w:rPr>
              <w:t>Info</w:t>
            </w:r>
            <w:r w:rsidR="00AE5530" w:rsidRPr="00BA47B7">
              <w:rPr>
                <w:rStyle w:val="Hipervnculo"/>
                <w:noProof/>
                <w:lang w:val="fr-FR"/>
              </w:rPr>
              <w:t>rmatique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3E3B76" w:rsidRPr="00BA47B7">
              <w:rPr>
                <w:noProof/>
                <w:webHidden/>
                <w:lang w:val="fr-FR"/>
              </w:rPr>
              <w:fldChar w:fldCharType="begin"/>
            </w:r>
            <w:r w:rsidR="003E3B76" w:rsidRPr="00BA47B7">
              <w:rPr>
                <w:noProof/>
                <w:webHidden/>
                <w:lang w:val="fr-FR"/>
              </w:rPr>
              <w:instrText xml:space="preserve"> PAGEREF _Toc40106428 \h </w:instrText>
            </w:r>
            <w:r w:rsidR="003E3B76" w:rsidRPr="00BA47B7">
              <w:rPr>
                <w:noProof/>
                <w:webHidden/>
                <w:lang w:val="fr-FR"/>
              </w:rPr>
            </w:r>
            <w:r w:rsidR="003E3B76" w:rsidRPr="00BA47B7">
              <w:rPr>
                <w:noProof/>
                <w:webHidden/>
                <w:lang w:val="fr-FR"/>
              </w:rPr>
              <w:fldChar w:fldCharType="separate"/>
            </w:r>
            <w:r w:rsidR="003E3B76" w:rsidRPr="00BA47B7">
              <w:rPr>
                <w:noProof/>
                <w:webHidden/>
                <w:lang w:val="fr-FR"/>
              </w:rPr>
              <w:t>2</w:t>
            </w:r>
            <w:r w:rsidR="003E3B76"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614CAEFC" w14:textId="49E6B5A5" w:rsidR="003E3B76" w:rsidRPr="00BA47B7" w:rsidRDefault="0010150A">
          <w:pPr>
            <w:pStyle w:val="TDC2"/>
            <w:tabs>
              <w:tab w:val="right" w:pos="9111"/>
            </w:tabs>
            <w:rPr>
              <w:noProof/>
              <w:lang w:val="fr-FR"/>
            </w:rPr>
          </w:pPr>
          <w:hyperlink w:anchor="_Toc40106429" w:history="1">
            <w:r w:rsidR="00E763E6" w:rsidRPr="00BA47B7">
              <w:rPr>
                <w:rStyle w:val="Hipervnculo"/>
                <w:noProof/>
                <w:lang w:val="fr-FR"/>
              </w:rPr>
              <w:t>DEVIS: Dépenses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3E3B76" w:rsidRPr="00BA47B7">
              <w:rPr>
                <w:noProof/>
                <w:webHidden/>
                <w:lang w:val="fr-FR"/>
              </w:rPr>
              <w:fldChar w:fldCharType="begin"/>
            </w:r>
            <w:r w:rsidR="003E3B76" w:rsidRPr="00BA47B7">
              <w:rPr>
                <w:noProof/>
                <w:webHidden/>
                <w:lang w:val="fr-FR"/>
              </w:rPr>
              <w:instrText xml:space="preserve"> PAGEREF _Toc40106429 \h </w:instrText>
            </w:r>
            <w:r w:rsidR="003E3B76" w:rsidRPr="00BA47B7">
              <w:rPr>
                <w:noProof/>
                <w:webHidden/>
                <w:lang w:val="fr-FR"/>
              </w:rPr>
            </w:r>
            <w:r w:rsidR="003E3B76" w:rsidRPr="00BA47B7">
              <w:rPr>
                <w:noProof/>
                <w:webHidden/>
                <w:lang w:val="fr-FR"/>
              </w:rPr>
              <w:fldChar w:fldCharType="separate"/>
            </w:r>
            <w:r w:rsidR="003E3B76" w:rsidRPr="00BA47B7">
              <w:rPr>
                <w:noProof/>
                <w:webHidden/>
                <w:lang w:val="fr-FR"/>
              </w:rPr>
              <w:t>2</w:t>
            </w:r>
            <w:r w:rsidR="003E3B76"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55E1DDF3" w14:textId="47D00919" w:rsidR="003E3B76" w:rsidRPr="00BA47B7" w:rsidRDefault="0010150A">
          <w:pPr>
            <w:pStyle w:val="TDC2"/>
            <w:tabs>
              <w:tab w:val="right" w:pos="9111"/>
            </w:tabs>
            <w:rPr>
              <w:noProof/>
              <w:lang w:val="fr-FR"/>
            </w:rPr>
          </w:pPr>
          <w:hyperlink w:anchor="_Toc40106430" w:history="1">
            <w:r w:rsidR="003E3B76" w:rsidRPr="00BA47B7">
              <w:rPr>
                <w:rStyle w:val="Hipervnculo"/>
                <w:noProof/>
                <w:lang w:val="fr-FR"/>
              </w:rPr>
              <w:t>PARTICI</w:t>
            </w:r>
            <w:r w:rsidR="00E763E6" w:rsidRPr="00BA47B7">
              <w:rPr>
                <w:rStyle w:val="Hipervnculo"/>
                <w:noProof/>
                <w:lang w:val="fr-FR"/>
              </w:rPr>
              <w:t>PATION MEMBRES</w:t>
            </w:r>
            <w:r w:rsidR="003E3B76" w:rsidRPr="00BA47B7">
              <w:rPr>
                <w:rStyle w:val="Hipervnculo"/>
                <w:noProof/>
                <w:lang w:val="fr-FR"/>
              </w:rPr>
              <w:t xml:space="preserve"> SMART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3E3B76" w:rsidRPr="00BA47B7">
              <w:rPr>
                <w:noProof/>
                <w:webHidden/>
                <w:lang w:val="fr-FR"/>
              </w:rPr>
              <w:fldChar w:fldCharType="begin"/>
            </w:r>
            <w:r w:rsidR="003E3B76" w:rsidRPr="00BA47B7">
              <w:rPr>
                <w:noProof/>
                <w:webHidden/>
                <w:lang w:val="fr-FR"/>
              </w:rPr>
              <w:instrText xml:space="preserve"> PAGEREF _Toc40106430 \h </w:instrText>
            </w:r>
            <w:r w:rsidR="003E3B76" w:rsidRPr="00BA47B7">
              <w:rPr>
                <w:noProof/>
                <w:webHidden/>
                <w:lang w:val="fr-FR"/>
              </w:rPr>
            </w:r>
            <w:r w:rsidR="003E3B76" w:rsidRPr="00BA47B7">
              <w:rPr>
                <w:noProof/>
                <w:webHidden/>
                <w:lang w:val="fr-FR"/>
              </w:rPr>
              <w:fldChar w:fldCharType="separate"/>
            </w:r>
            <w:r w:rsidR="003E3B76" w:rsidRPr="00BA47B7">
              <w:rPr>
                <w:noProof/>
                <w:webHidden/>
                <w:lang w:val="fr-FR"/>
              </w:rPr>
              <w:t>4</w:t>
            </w:r>
            <w:r w:rsidR="003E3B76" w:rsidRPr="00BA47B7">
              <w:rPr>
                <w:noProof/>
                <w:webHidden/>
                <w:lang w:val="fr-FR"/>
              </w:rPr>
              <w:fldChar w:fldCharType="end"/>
            </w:r>
          </w:hyperlink>
        </w:p>
        <w:p w14:paraId="550CA7DD" w14:textId="13C61DCF" w:rsidR="003E3B76" w:rsidRPr="00BA47B7" w:rsidRDefault="0010150A">
          <w:pPr>
            <w:pStyle w:val="TDC2"/>
            <w:tabs>
              <w:tab w:val="right" w:pos="9111"/>
            </w:tabs>
            <w:rPr>
              <w:noProof/>
              <w:lang w:val="fr-FR"/>
            </w:rPr>
          </w:pPr>
          <w:hyperlink w:anchor="_Toc40106431" w:history="1">
            <w:r w:rsidR="00E763E6" w:rsidRPr="00BA47B7">
              <w:rPr>
                <w:rStyle w:val="Hipervnculo"/>
                <w:noProof/>
                <w:lang w:val="fr-FR"/>
              </w:rPr>
              <w:t>TRAVAIL SUR L’AMÉLIORATION</w:t>
            </w:r>
            <w:r w:rsidR="003E3B76" w:rsidRPr="00BA47B7">
              <w:rPr>
                <w:rStyle w:val="Hipervnculo"/>
                <w:noProof/>
                <w:lang w:val="fr-FR"/>
              </w:rPr>
              <w:t xml:space="preserve">EN </w:t>
            </w:r>
            <w:r w:rsidR="0051715A" w:rsidRPr="00BA47B7">
              <w:rPr>
                <w:rStyle w:val="Hipervnculo"/>
                <w:noProof/>
                <w:lang w:val="fr-FR"/>
              </w:rPr>
              <w:t xml:space="preserve">DE </w:t>
            </w:r>
            <w:r w:rsidR="00723936" w:rsidRPr="00BA47B7">
              <w:rPr>
                <w:rStyle w:val="Hipervnculo"/>
                <w:noProof/>
                <w:lang w:val="fr-FR"/>
              </w:rPr>
              <w:t>LA GESTION DE MEMBRES ET LES RELATIONS INSTITUTIONNELLES</w:t>
            </w:r>
            <w:r w:rsidR="003E3B76" w:rsidRPr="00BA47B7">
              <w:rPr>
                <w:noProof/>
                <w:webHidden/>
                <w:lang w:val="fr-FR"/>
              </w:rPr>
              <w:tab/>
            </w:r>
            <w:r w:rsidR="00BC5652">
              <w:rPr>
                <w:noProof/>
                <w:webHidden/>
                <w:lang w:val="fr-FR"/>
              </w:rPr>
              <w:t>5</w:t>
            </w:r>
          </w:hyperlink>
        </w:p>
        <w:p w14:paraId="550CD074" w14:textId="6639A787" w:rsidR="003E3B76" w:rsidRPr="00BA47B7" w:rsidRDefault="003E3B76">
          <w:pPr>
            <w:rPr>
              <w:lang w:val="fr-FR"/>
            </w:rPr>
          </w:pPr>
          <w:r w:rsidRPr="00BA47B7">
            <w:rPr>
              <w:b/>
              <w:bCs/>
              <w:lang w:val="fr-FR"/>
            </w:rPr>
            <w:fldChar w:fldCharType="end"/>
          </w:r>
        </w:p>
      </w:sdtContent>
    </w:sdt>
    <w:p w14:paraId="19F8BC39" w14:textId="7659A408" w:rsidR="004875AD" w:rsidRPr="00BA47B7" w:rsidRDefault="004875AD" w:rsidP="004875AD">
      <w:pPr>
        <w:rPr>
          <w:lang w:val="fr-FR"/>
        </w:rPr>
      </w:pPr>
    </w:p>
    <w:p w14:paraId="67F6B220" w14:textId="1A834658" w:rsidR="004875AD" w:rsidRPr="00BA47B7" w:rsidRDefault="004875AD" w:rsidP="004875AD">
      <w:pPr>
        <w:pStyle w:val="Ttulo2"/>
        <w:rPr>
          <w:lang w:val="fr-FR"/>
        </w:rPr>
      </w:pPr>
      <w:bookmarkStart w:id="1" w:name="_Toc40106424"/>
      <w:r w:rsidRPr="00BA47B7">
        <w:rPr>
          <w:lang w:val="fr-FR"/>
        </w:rPr>
        <w:t>INTRODUC</w:t>
      </w:r>
      <w:bookmarkEnd w:id="1"/>
      <w:r w:rsidR="00F91D00" w:rsidRPr="00BA47B7">
        <w:rPr>
          <w:lang w:val="fr-FR"/>
        </w:rPr>
        <w:t>TION</w:t>
      </w:r>
    </w:p>
    <w:p w14:paraId="4480CB59" w14:textId="639A8E58" w:rsidR="00F91D00" w:rsidRPr="00BA47B7" w:rsidRDefault="00F91D00" w:rsidP="002D6B99">
      <w:pPr>
        <w:spacing w:line="360" w:lineRule="auto"/>
        <w:rPr>
          <w:lang w:val="fr-FR"/>
        </w:rPr>
      </w:pPr>
      <w:r w:rsidRPr="00BA47B7">
        <w:rPr>
          <w:lang w:val="fr-FR"/>
        </w:rPr>
        <w:t xml:space="preserve">Ce petit </w:t>
      </w:r>
      <w:r w:rsidR="00D47302" w:rsidRPr="00BA47B7">
        <w:rPr>
          <w:lang w:val="fr-FR"/>
        </w:rPr>
        <w:t>document</w:t>
      </w:r>
      <w:r w:rsidRPr="00BA47B7">
        <w:rPr>
          <w:lang w:val="fr-FR"/>
        </w:rPr>
        <w:t xml:space="preserve"> c’est pour vous informer des points traités e</w:t>
      </w:r>
      <w:r w:rsidR="00D47302" w:rsidRPr="00BA47B7">
        <w:rPr>
          <w:lang w:val="fr-FR"/>
        </w:rPr>
        <w:t xml:space="preserve">n avril. Le but est d’être transparents et de vous </w:t>
      </w:r>
      <w:r w:rsidR="009F75B6" w:rsidRPr="00BA47B7">
        <w:rPr>
          <w:lang w:val="fr-FR"/>
        </w:rPr>
        <w:t>informer des différentes avancées.</w:t>
      </w:r>
    </w:p>
    <w:p w14:paraId="6F08F536" w14:textId="3B53A7D3" w:rsidR="004875AD" w:rsidRPr="00BA47B7" w:rsidRDefault="004875AD" w:rsidP="002D6B99">
      <w:pPr>
        <w:spacing w:line="360" w:lineRule="auto"/>
        <w:rPr>
          <w:lang w:val="fr-FR"/>
        </w:rPr>
      </w:pPr>
    </w:p>
    <w:p w14:paraId="401E91F4" w14:textId="2B106F7F" w:rsidR="004875AD" w:rsidRPr="00BA47B7" w:rsidRDefault="009F75B6" w:rsidP="002D6B99">
      <w:pPr>
        <w:pStyle w:val="Ttulo2"/>
        <w:spacing w:line="360" w:lineRule="auto"/>
        <w:rPr>
          <w:lang w:val="fr-FR"/>
        </w:rPr>
      </w:pPr>
      <w:r w:rsidRPr="00BA47B7">
        <w:rPr>
          <w:lang w:val="fr-FR"/>
        </w:rPr>
        <w:t>QUESTIONS DE PERSONNEL</w:t>
      </w:r>
    </w:p>
    <w:p w14:paraId="3C034CB6" w14:textId="0C0A3655" w:rsidR="004875AD" w:rsidRPr="00BA47B7" w:rsidRDefault="006A345A" w:rsidP="002D6B99">
      <w:pPr>
        <w:pStyle w:val="Ttulo3"/>
        <w:spacing w:line="360" w:lineRule="auto"/>
        <w:rPr>
          <w:lang w:val="fr-FR"/>
        </w:rPr>
      </w:pPr>
      <w:bookmarkStart w:id="2" w:name="_Toc40106426"/>
      <w:r w:rsidRPr="00BA47B7">
        <w:rPr>
          <w:lang w:val="fr-FR"/>
        </w:rPr>
        <w:t xml:space="preserve">Fin de </w:t>
      </w:r>
      <w:r w:rsidR="005272E0" w:rsidRPr="00BA47B7">
        <w:rPr>
          <w:lang w:val="fr-FR"/>
        </w:rPr>
        <w:t xml:space="preserve">collaborations </w:t>
      </w:r>
      <w:r w:rsidR="004875AD" w:rsidRPr="00BA47B7">
        <w:rPr>
          <w:lang w:val="fr-FR"/>
        </w:rPr>
        <w:t>:</w:t>
      </w:r>
      <w:bookmarkEnd w:id="2"/>
    </w:p>
    <w:p w14:paraId="47A6A1E1" w14:textId="74F5BC21" w:rsidR="004875AD" w:rsidRPr="00BA47B7" w:rsidRDefault="004875AD" w:rsidP="002D6B99">
      <w:pPr>
        <w:spacing w:line="360" w:lineRule="auto"/>
        <w:rPr>
          <w:lang w:val="fr-FR"/>
        </w:rPr>
      </w:pPr>
      <w:r w:rsidRPr="00BA47B7">
        <w:rPr>
          <w:b/>
          <w:bCs/>
          <w:lang w:val="fr-FR"/>
        </w:rPr>
        <w:t>David Robles</w:t>
      </w:r>
      <w:r w:rsidRPr="00BA47B7">
        <w:rPr>
          <w:lang w:val="fr-FR"/>
        </w:rPr>
        <w:t xml:space="preserve"> </w:t>
      </w:r>
      <w:r w:rsidRPr="00BA47B7">
        <w:rPr>
          <w:lang w:val="fr-FR"/>
        </w:rPr>
        <w:sym w:font="Wingdings" w:char="F0E0"/>
      </w:r>
      <w:r w:rsidRPr="00BA47B7">
        <w:rPr>
          <w:lang w:val="fr-FR"/>
        </w:rPr>
        <w:t xml:space="preserve"> SGDA </w:t>
      </w:r>
      <w:r w:rsidR="006A345A" w:rsidRPr="00BA47B7">
        <w:rPr>
          <w:lang w:val="fr-FR"/>
        </w:rPr>
        <w:t>livraison</w:t>
      </w:r>
      <w:r w:rsidRPr="00BA47B7">
        <w:rPr>
          <w:lang w:val="fr-FR"/>
        </w:rPr>
        <w:t xml:space="preserve">. </w:t>
      </w:r>
      <w:r w:rsidR="006A345A" w:rsidRPr="00BA47B7">
        <w:rPr>
          <w:lang w:val="fr-FR"/>
        </w:rPr>
        <w:t xml:space="preserve">Le </w:t>
      </w:r>
      <w:r w:rsidR="00D23910" w:rsidRPr="00BA47B7">
        <w:rPr>
          <w:lang w:val="fr-FR"/>
        </w:rPr>
        <w:t>projet</w:t>
      </w:r>
      <w:r w:rsidR="006A345A" w:rsidRPr="00BA47B7">
        <w:rPr>
          <w:lang w:val="fr-FR"/>
        </w:rPr>
        <w:t xml:space="preserve"> de livraison </w:t>
      </w:r>
      <w:r w:rsidR="00D23910" w:rsidRPr="00BA47B7">
        <w:rPr>
          <w:lang w:val="fr-FR"/>
        </w:rPr>
        <w:t>est parti de SGDA, donc David n’a plus de place</w:t>
      </w:r>
      <w:r w:rsidRPr="00BA47B7">
        <w:rPr>
          <w:lang w:val="fr-FR"/>
        </w:rPr>
        <w:t>.</w:t>
      </w:r>
    </w:p>
    <w:p w14:paraId="38A85644" w14:textId="04107CFC" w:rsidR="004875AD" w:rsidRPr="00BA47B7" w:rsidRDefault="004875AD" w:rsidP="002D6B99">
      <w:pPr>
        <w:spacing w:line="360" w:lineRule="auto"/>
        <w:rPr>
          <w:lang w:val="fr-FR"/>
        </w:rPr>
      </w:pPr>
      <w:r w:rsidRPr="00BA47B7">
        <w:rPr>
          <w:b/>
          <w:bCs/>
          <w:lang w:val="fr-FR"/>
        </w:rPr>
        <w:t>Luis Jiménez</w:t>
      </w:r>
      <w:r w:rsidRPr="00BA47B7">
        <w:rPr>
          <w:lang w:val="fr-FR"/>
        </w:rPr>
        <w:sym w:font="Wingdings" w:char="F0E0"/>
      </w:r>
      <w:r w:rsidRPr="00BA47B7">
        <w:rPr>
          <w:lang w:val="fr-FR"/>
        </w:rPr>
        <w:t xml:space="preserve"> </w:t>
      </w:r>
      <w:r w:rsidR="00D23910" w:rsidRPr="00BA47B7">
        <w:rPr>
          <w:lang w:val="fr-FR"/>
        </w:rPr>
        <w:t xml:space="preserve">à priori c’était la personne en charge des </w:t>
      </w:r>
      <w:r w:rsidR="00AB7859" w:rsidRPr="00BA47B7">
        <w:rPr>
          <w:lang w:val="fr-FR"/>
        </w:rPr>
        <w:t xml:space="preserve">tâches </w:t>
      </w:r>
      <w:r w:rsidR="0067205A" w:rsidRPr="00BA47B7">
        <w:rPr>
          <w:lang w:val="fr-FR"/>
        </w:rPr>
        <w:t>administratives</w:t>
      </w:r>
      <w:r w:rsidR="00AB7859" w:rsidRPr="00BA47B7">
        <w:rPr>
          <w:lang w:val="fr-FR"/>
        </w:rPr>
        <w:t xml:space="preserve"> liées à la vie de la coopérative, mais son travail à AURA </w:t>
      </w:r>
      <w:r w:rsidR="0067205A" w:rsidRPr="00BA47B7">
        <w:rPr>
          <w:lang w:val="fr-FR"/>
        </w:rPr>
        <w:t>l’empêchait de les accomplir</w:t>
      </w:r>
      <w:r w:rsidRPr="00BA47B7">
        <w:rPr>
          <w:lang w:val="fr-FR"/>
        </w:rPr>
        <w:t xml:space="preserve">. </w:t>
      </w:r>
    </w:p>
    <w:p w14:paraId="61A4D50D" w14:textId="25971741" w:rsidR="004875AD" w:rsidRPr="00BA47B7" w:rsidRDefault="00A840DB" w:rsidP="002D6B99">
      <w:pPr>
        <w:spacing w:line="360" w:lineRule="auto"/>
        <w:rPr>
          <w:lang w:val="fr-FR"/>
        </w:rPr>
      </w:pPr>
      <w:r w:rsidRPr="00BA47B7">
        <w:rPr>
          <w:b/>
          <w:bCs/>
          <w:lang w:val="fr-FR"/>
        </w:rPr>
        <w:t>Mari Carmen Morón</w:t>
      </w:r>
      <w:r w:rsidRPr="00BA47B7">
        <w:rPr>
          <w:lang w:val="fr-FR"/>
        </w:rPr>
        <w:sym w:font="Wingdings" w:char="F0E0"/>
      </w:r>
      <w:r w:rsidRPr="00BA47B7">
        <w:rPr>
          <w:lang w:val="fr-FR"/>
        </w:rPr>
        <w:t xml:space="preserve"> </w:t>
      </w:r>
      <w:r w:rsidR="0067205A" w:rsidRPr="00BA47B7">
        <w:rPr>
          <w:lang w:val="fr-FR"/>
        </w:rPr>
        <w:t xml:space="preserve">elle </w:t>
      </w:r>
      <w:r w:rsidR="00F77C9F" w:rsidRPr="00BA47B7">
        <w:rPr>
          <w:lang w:val="fr-FR"/>
        </w:rPr>
        <w:t>faisait</w:t>
      </w:r>
      <w:r w:rsidR="0067205A" w:rsidRPr="00BA47B7">
        <w:rPr>
          <w:lang w:val="fr-FR"/>
        </w:rPr>
        <w:t xml:space="preserve"> partie de l’équipe de comptabilité, mais avec la fin </w:t>
      </w:r>
      <w:r w:rsidR="00622A17" w:rsidRPr="00BA47B7">
        <w:rPr>
          <w:lang w:val="fr-FR"/>
        </w:rPr>
        <w:t>d’AURA</w:t>
      </w:r>
      <w:r w:rsidR="0067205A" w:rsidRPr="00BA47B7">
        <w:rPr>
          <w:lang w:val="fr-FR"/>
        </w:rPr>
        <w:t xml:space="preserve">, </w:t>
      </w:r>
      <w:r w:rsidR="00582955" w:rsidRPr="00BA47B7">
        <w:rPr>
          <w:lang w:val="fr-FR"/>
        </w:rPr>
        <w:t xml:space="preserve">la baisse d’activité ne </w:t>
      </w:r>
      <w:r w:rsidR="00F77C9F" w:rsidRPr="00BA47B7">
        <w:rPr>
          <w:lang w:val="fr-FR"/>
        </w:rPr>
        <w:t>justifiait plus 4 personnes en comptabilité.</w:t>
      </w:r>
    </w:p>
    <w:p w14:paraId="6918455A" w14:textId="4C31D6A2" w:rsidR="00A840DB" w:rsidRPr="00BA47B7" w:rsidRDefault="00A840DB" w:rsidP="002D6B99">
      <w:pPr>
        <w:spacing w:line="360" w:lineRule="auto"/>
        <w:rPr>
          <w:lang w:val="fr-FR"/>
        </w:rPr>
      </w:pPr>
      <w:r w:rsidRPr="00BA47B7">
        <w:rPr>
          <w:b/>
          <w:bCs/>
          <w:lang w:val="fr-FR"/>
        </w:rPr>
        <w:t>José Manuel Martínez</w:t>
      </w:r>
      <w:r w:rsidRPr="00BA47B7">
        <w:rPr>
          <w:lang w:val="fr-FR"/>
        </w:rPr>
        <w:sym w:font="Wingdings" w:char="F0E0"/>
      </w:r>
      <w:r w:rsidR="003138B8" w:rsidRPr="00BA47B7">
        <w:rPr>
          <w:lang w:val="fr-FR"/>
        </w:rPr>
        <w:t xml:space="preserve"> </w:t>
      </w:r>
      <w:r w:rsidR="0001189D" w:rsidRPr="00BA47B7">
        <w:rPr>
          <w:lang w:val="fr-FR"/>
        </w:rPr>
        <w:t xml:space="preserve">Il a décidé </w:t>
      </w:r>
      <w:r w:rsidR="00E92E7B" w:rsidRPr="00BA47B7">
        <w:rPr>
          <w:lang w:val="fr-FR"/>
        </w:rPr>
        <w:t xml:space="preserve">partir de façon volontaire pour </w:t>
      </w:r>
      <w:r w:rsidR="005F3467" w:rsidRPr="00BA47B7">
        <w:rPr>
          <w:lang w:val="fr-FR"/>
        </w:rPr>
        <w:t>m</w:t>
      </w:r>
      <w:r w:rsidR="00E92E7B" w:rsidRPr="00BA47B7">
        <w:rPr>
          <w:lang w:val="fr-FR"/>
        </w:rPr>
        <w:t>onter son projet de</w:t>
      </w:r>
      <w:r w:rsidR="00801E56" w:rsidRPr="00BA47B7">
        <w:rPr>
          <w:lang w:val="fr-FR"/>
        </w:rPr>
        <w:t xml:space="preserve"> conseil </w:t>
      </w:r>
      <w:r w:rsidR="005F3467" w:rsidRPr="00BA47B7">
        <w:rPr>
          <w:lang w:val="fr-FR"/>
        </w:rPr>
        <w:t xml:space="preserve">aux entreprises. </w:t>
      </w:r>
      <w:r w:rsidR="000C2A88" w:rsidRPr="00BA47B7">
        <w:rPr>
          <w:lang w:val="fr-FR"/>
        </w:rPr>
        <w:t xml:space="preserve">Il allait </w:t>
      </w:r>
      <w:r w:rsidR="003B1D38" w:rsidRPr="00BA47B7">
        <w:rPr>
          <w:lang w:val="fr-FR"/>
        </w:rPr>
        <w:t xml:space="preserve">commencer </w:t>
      </w:r>
      <w:r w:rsidR="00A91AEA" w:rsidRPr="00BA47B7">
        <w:rPr>
          <w:lang w:val="fr-FR"/>
        </w:rPr>
        <w:t>par faire du conseil</w:t>
      </w:r>
      <w:r w:rsidR="00B157E4" w:rsidRPr="00BA47B7">
        <w:rPr>
          <w:lang w:val="fr-FR"/>
        </w:rPr>
        <w:t xml:space="preserve"> aux membres du projet de livraison </w:t>
      </w:r>
      <w:r w:rsidR="003B1D38" w:rsidRPr="00BA47B7">
        <w:rPr>
          <w:lang w:val="fr-FR"/>
        </w:rPr>
        <w:t>qui allaient monter leu</w:t>
      </w:r>
      <w:r w:rsidR="007E0599" w:rsidRPr="00BA47B7">
        <w:rPr>
          <w:lang w:val="fr-FR"/>
        </w:rPr>
        <w:t>r</w:t>
      </w:r>
      <w:r w:rsidR="003B1D38" w:rsidRPr="00BA47B7">
        <w:rPr>
          <w:lang w:val="fr-FR"/>
        </w:rPr>
        <w:t xml:space="preserve"> </w:t>
      </w:r>
      <w:r w:rsidR="009B3BE3" w:rsidRPr="00BA47B7">
        <w:rPr>
          <w:lang w:val="fr-FR"/>
        </w:rPr>
        <w:t>coopérative mais</w:t>
      </w:r>
      <w:r w:rsidR="003B1D38" w:rsidRPr="00BA47B7">
        <w:rPr>
          <w:lang w:val="fr-FR"/>
        </w:rPr>
        <w:t xml:space="preserve"> il ne l’a pas fait.</w:t>
      </w:r>
      <w:r w:rsidRPr="00BA47B7">
        <w:rPr>
          <w:lang w:val="fr-FR"/>
        </w:rPr>
        <w:t xml:space="preserve"> </w:t>
      </w:r>
      <w:r w:rsidR="00A91AEA" w:rsidRPr="00BA47B7">
        <w:rPr>
          <w:lang w:val="fr-FR"/>
        </w:rPr>
        <w:t xml:space="preserve">Nous lui avons demandé </w:t>
      </w:r>
      <w:r w:rsidR="00A341FC" w:rsidRPr="00BA47B7">
        <w:rPr>
          <w:lang w:val="fr-FR"/>
        </w:rPr>
        <w:t xml:space="preserve">sa proposition </w:t>
      </w:r>
      <w:r w:rsidR="009B3BE3" w:rsidRPr="00BA47B7">
        <w:rPr>
          <w:lang w:val="fr-FR"/>
        </w:rPr>
        <w:t>pour</w:t>
      </w:r>
      <w:r w:rsidR="00A341FC" w:rsidRPr="00BA47B7">
        <w:rPr>
          <w:lang w:val="fr-FR"/>
        </w:rPr>
        <w:t xml:space="preserve"> </w:t>
      </w:r>
      <w:proofErr w:type="spellStart"/>
      <w:r w:rsidR="00A341FC" w:rsidRPr="00BA47B7">
        <w:rPr>
          <w:lang w:val="fr-FR"/>
        </w:rPr>
        <w:t>SmartIb</w:t>
      </w:r>
      <w:proofErr w:type="spellEnd"/>
      <w:r w:rsidR="00A341FC" w:rsidRPr="00BA47B7">
        <w:rPr>
          <w:lang w:val="fr-FR"/>
        </w:rPr>
        <w:t xml:space="preserve">, mais il ne l’a pas </w:t>
      </w:r>
      <w:r w:rsidR="009B3BE3" w:rsidRPr="00BA47B7">
        <w:rPr>
          <w:lang w:val="fr-FR"/>
        </w:rPr>
        <w:t>présenté</w:t>
      </w:r>
      <w:r w:rsidR="00723936" w:rsidRPr="00BA47B7">
        <w:rPr>
          <w:lang w:val="fr-FR"/>
        </w:rPr>
        <w:t>e</w:t>
      </w:r>
      <w:r w:rsidR="00A341FC" w:rsidRPr="00BA47B7">
        <w:rPr>
          <w:lang w:val="fr-FR"/>
        </w:rPr>
        <w:t xml:space="preserve"> non plus.</w:t>
      </w:r>
      <w:r w:rsidR="00765568" w:rsidRPr="00BA47B7">
        <w:rPr>
          <w:lang w:val="fr-FR"/>
        </w:rPr>
        <w:t xml:space="preserve"> Cependant, il continue dans le Conseil d’</w:t>
      </w:r>
      <w:r w:rsidR="009B3BE3" w:rsidRPr="00BA47B7">
        <w:rPr>
          <w:lang w:val="fr-FR"/>
        </w:rPr>
        <w:t>administration</w:t>
      </w:r>
      <w:r w:rsidR="00765568" w:rsidRPr="00BA47B7">
        <w:rPr>
          <w:lang w:val="fr-FR"/>
        </w:rPr>
        <w:t xml:space="preserve"> de Smart </w:t>
      </w:r>
      <w:proofErr w:type="spellStart"/>
      <w:r w:rsidR="00765568" w:rsidRPr="00BA47B7">
        <w:rPr>
          <w:lang w:val="fr-FR"/>
        </w:rPr>
        <w:t>Ib</w:t>
      </w:r>
      <w:proofErr w:type="spellEnd"/>
      <w:r w:rsidR="00765568" w:rsidRPr="00BA47B7">
        <w:rPr>
          <w:lang w:val="fr-FR"/>
        </w:rPr>
        <w:t xml:space="preserve"> </w:t>
      </w:r>
      <w:r w:rsidR="00687689">
        <w:rPr>
          <w:lang w:val="fr-FR"/>
        </w:rPr>
        <w:t>et</w:t>
      </w:r>
      <w:r w:rsidR="00912D96" w:rsidRPr="00BA47B7">
        <w:rPr>
          <w:lang w:val="fr-FR"/>
        </w:rPr>
        <w:t xml:space="preserve"> il nous </w:t>
      </w:r>
      <w:r w:rsidR="001B67E9" w:rsidRPr="00BA47B7">
        <w:rPr>
          <w:lang w:val="fr-FR"/>
        </w:rPr>
        <w:t xml:space="preserve">empêche d’avancer </w:t>
      </w:r>
      <w:r w:rsidR="00687689" w:rsidRPr="00BA47B7">
        <w:rPr>
          <w:lang w:val="fr-FR"/>
        </w:rPr>
        <w:t xml:space="preserve">sereinement </w:t>
      </w:r>
      <w:r w:rsidR="001B67E9" w:rsidRPr="00BA47B7">
        <w:rPr>
          <w:lang w:val="fr-FR"/>
        </w:rPr>
        <w:t xml:space="preserve">dans le travail et le </w:t>
      </w:r>
      <w:r w:rsidR="009B3BE3" w:rsidRPr="00BA47B7">
        <w:rPr>
          <w:lang w:val="fr-FR"/>
        </w:rPr>
        <w:t>développement</w:t>
      </w:r>
      <w:r w:rsidR="001B67E9" w:rsidRPr="00BA47B7">
        <w:rPr>
          <w:lang w:val="fr-FR"/>
        </w:rPr>
        <w:t>.</w:t>
      </w:r>
    </w:p>
    <w:p w14:paraId="1C3578C0" w14:textId="47BCD230" w:rsidR="00A840DB" w:rsidRPr="00BA47B7" w:rsidRDefault="00A840DB" w:rsidP="002D6B99">
      <w:pPr>
        <w:spacing w:line="360" w:lineRule="auto"/>
        <w:rPr>
          <w:lang w:val="fr-FR"/>
        </w:rPr>
      </w:pPr>
      <w:r w:rsidRPr="00BA47B7">
        <w:rPr>
          <w:b/>
          <w:bCs/>
          <w:lang w:val="fr-FR"/>
        </w:rPr>
        <w:t xml:space="preserve">Mari </w:t>
      </w:r>
      <w:proofErr w:type="spellStart"/>
      <w:r w:rsidRPr="00BA47B7">
        <w:rPr>
          <w:b/>
          <w:bCs/>
          <w:lang w:val="fr-FR"/>
        </w:rPr>
        <w:t>Luz</w:t>
      </w:r>
      <w:proofErr w:type="spellEnd"/>
      <w:r w:rsidRPr="00BA47B7">
        <w:rPr>
          <w:b/>
          <w:bCs/>
          <w:lang w:val="fr-FR"/>
        </w:rPr>
        <w:t xml:space="preserve"> Espuny</w:t>
      </w:r>
      <w:r w:rsidRPr="00BA47B7">
        <w:rPr>
          <w:b/>
          <w:bCs/>
          <w:lang w:val="fr-FR"/>
        </w:rPr>
        <w:sym w:font="Wingdings" w:char="F0E0"/>
      </w:r>
      <w:r w:rsidRPr="00BA47B7">
        <w:rPr>
          <w:b/>
          <w:bCs/>
          <w:lang w:val="fr-FR"/>
        </w:rPr>
        <w:t xml:space="preserve"> </w:t>
      </w:r>
      <w:r w:rsidR="0013388E" w:rsidRPr="00BA47B7">
        <w:rPr>
          <w:lang w:val="fr-FR"/>
        </w:rPr>
        <w:t xml:space="preserve">Conseillère à Sevilla. </w:t>
      </w:r>
      <w:r w:rsidR="0077244C" w:rsidRPr="00BA47B7">
        <w:rPr>
          <w:lang w:val="fr-FR"/>
        </w:rPr>
        <w:t>Elle devait revenir le 27 avril après son arrêt pour maternité mais elle n’a pas do</w:t>
      </w:r>
      <w:r w:rsidR="00E12855" w:rsidRPr="00BA47B7">
        <w:rPr>
          <w:lang w:val="fr-FR"/>
        </w:rPr>
        <w:t xml:space="preserve">nné signe de vie. Son </w:t>
      </w:r>
      <w:r w:rsidR="00B82D82" w:rsidRPr="00BA47B7">
        <w:rPr>
          <w:lang w:val="fr-FR"/>
        </w:rPr>
        <w:t>attitude</w:t>
      </w:r>
      <w:r w:rsidR="00E12855" w:rsidRPr="00BA47B7">
        <w:rPr>
          <w:lang w:val="fr-FR"/>
        </w:rPr>
        <w:t xml:space="preserve">, sa </w:t>
      </w:r>
      <w:r w:rsidR="00B82D82" w:rsidRPr="00BA47B7">
        <w:rPr>
          <w:lang w:val="fr-FR"/>
        </w:rPr>
        <w:t>non-incorporation</w:t>
      </w:r>
      <w:r w:rsidR="00E12855" w:rsidRPr="00BA47B7">
        <w:rPr>
          <w:lang w:val="fr-FR"/>
        </w:rPr>
        <w:t xml:space="preserve"> à son poste de travail, </w:t>
      </w:r>
      <w:r w:rsidR="00B82D82">
        <w:rPr>
          <w:lang w:val="fr-FR"/>
        </w:rPr>
        <w:t xml:space="preserve">considéré comme </w:t>
      </w:r>
      <w:r w:rsidR="00E12855" w:rsidRPr="00BA47B7">
        <w:rPr>
          <w:lang w:val="fr-FR"/>
        </w:rPr>
        <w:t xml:space="preserve">faute grave, </w:t>
      </w:r>
      <w:r w:rsidR="00D11C22" w:rsidRPr="00BA47B7">
        <w:rPr>
          <w:lang w:val="fr-FR"/>
        </w:rPr>
        <w:t xml:space="preserve">et après une année d’arrêt maladie, on décide de </w:t>
      </w:r>
      <w:r w:rsidR="004B3590" w:rsidRPr="00BA47B7">
        <w:rPr>
          <w:lang w:val="fr-FR"/>
        </w:rPr>
        <w:t>ne plus compter sur elle.</w:t>
      </w:r>
    </w:p>
    <w:p w14:paraId="010C9126" w14:textId="75FC5CE8" w:rsidR="00A840DB" w:rsidRPr="00BA47B7" w:rsidRDefault="005272E0" w:rsidP="002D6B99">
      <w:pPr>
        <w:pStyle w:val="Ttulo3"/>
        <w:spacing w:line="360" w:lineRule="auto"/>
        <w:rPr>
          <w:lang w:val="fr-FR"/>
        </w:rPr>
      </w:pPr>
      <w:r w:rsidRPr="00BA47B7">
        <w:rPr>
          <w:lang w:val="fr-FR"/>
        </w:rPr>
        <w:t>Nouvelle collaboration :</w:t>
      </w:r>
    </w:p>
    <w:p w14:paraId="2906C105" w14:textId="510B3E7E" w:rsidR="00A840DB" w:rsidRPr="00BA47B7" w:rsidRDefault="00A840DB" w:rsidP="002D6B99">
      <w:pPr>
        <w:spacing w:line="360" w:lineRule="auto"/>
        <w:rPr>
          <w:lang w:val="fr-FR"/>
        </w:rPr>
      </w:pPr>
      <w:r w:rsidRPr="00BA47B7">
        <w:rPr>
          <w:b/>
          <w:bCs/>
          <w:lang w:val="fr-FR"/>
        </w:rPr>
        <w:t xml:space="preserve">Luis J </w:t>
      </w:r>
      <w:proofErr w:type="spellStart"/>
      <w:r w:rsidRPr="00BA47B7">
        <w:rPr>
          <w:b/>
          <w:bCs/>
          <w:lang w:val="fr-FR"/>
        </w:rPr>
        <w:t>Lorente</w:t>
      </w:r>
      <w:proofErr w:type="spellEnd"/>
      <w:r w:rsidRPr="00BA47B7">
        <w:rPr>
          <w:b/>
          <w:bCs/>
          <w:lang w:val="fr-FR"/>
        </w:rPr>
        <w:sym w:font="Wingdings" w:char="F0E0"/>
      </w:r>
      <w:r w:rsidRPr="00BA47B7">
        <w:rPr>
          <w:b/>
          <w:bCs/>
          <w:lang w:val="fr-FR"/>
        </w:rPr>
        <w:t xml:space="preserve"> </w:t>
      </w:r>
      <w:r w:rsidR="00C21B22" w:rsidRPr="00BA47B7">
        <w:rPr>
          <w:lang w:val="fr-FR"/>
        </w:rPr>
        <w:t>Membre utilisa</w:t>
      </w:r>
      <w:r w:rsidR="00397EDC" w:rsidRPr="00BA47B7">
        <w:rPr>
          <w:lang w:val="fr-FR"/>
        </w:rPr>
        <w:t xml:space="preserve">teur de Smart </w:t>
      </w:r>
      <w:proofErr w:type="spellStart"/>
      <w:r w:rsidR="00397EDC" w:rsidRPr="00BA47B7">
        <w:rPr>
          <w:lang w:val="fr-FR"/>
        </w:rPr>
        <w:t>Ib</w:t>
      </w:r>
      <w:proofErr w:type="spellEnd"/>
      <w:r w:rsidR="00397EDC" w:rsidRPr="00BA47B7">
        <w:rPr>
          <w:lang w:val="fr-FR"/>
        </w:rPr>
        <w:t>, nous aide dans les tâches informatiques et les différents problèmes que nous rencontrons.</w:t>
      </w:r>
      <w:r w:rsidRPr="00BA47B7">
        <w:rPr>
          <w:lang w:val="fr-FR"/>
        </w:rPr>
        <w:t xml:space="preserve"> </w:t>
      </w:r>
    </w:p>
    <w:p w14:paraId="3CD9C695" w14:textId="09A41F1E" w:rsidR="00A840DB" w:rsidRPr="00BA47B7" w:rsidRDefault="00A840DB" w:rsidP="002D6B99">
      <w:pPr>
        <w:spacing w:line="360" w:lineRule="auto"/>
        <w:rPr>
          <w:lang w:val="fr-FR"/>
        </w:rPr>
      </w:pPr>
    </w:p>
    <w:p w14:paraId="784A8555" w14:textId="361D22FB" w:rsidR="00A840DB" w:rsidRPr="00BA47B7" w:rsidRDefault="00A840DB" w:rsidP="002D6B99">
      <w:pPr>
        <w:pStyle w:val="Ttulo2"/>
        <w:spacing w:line="360" w:lineRule="auto"/>
        <w:rPr>
          <w:lang w:val="fr-FR"/>
        </w:rPr>
      </w:pPr>
      <w:bookmarkStart w:id="3" w:name="_Toc40106428"/>
      <w:r w:rsidRPr="00BA47B7">
        <w:rPr>
          <w:lang w:val="fr-FR"/>
        </w:rPr>
        <w:t>Inform</w:t>
      </w:r>
      <w:bookmarkEnd w:id="3"/>
      <w:r w:rsidR="00B3043F" w:rsidRPr="00BA47B7">
        <w:rPr>
          <w:lang w:val="fr-FR"/>
        </w:rPr>
        <w:t>atique</w:t>
      </w:r>
    </w:p>
    <w:p w14:paraId="51279E71" w14:textId="452DAEEB" w:rsidR="00A840DB" w:rsidRPr="00BA47B7" w:rsidRDefault="00A840DB" w:rsidP="002D6B99">
      <w:pPr>
        <w:spacing w:line="360" w:lineRule="auto"/>
        <w:rPr>
          <w:lang w:val="fr-FR"/>
        </w:rPr>
      </w:pPr>
    </w:p>
    <w:p w14:paraId="223B1B2E" w14:textId="4A5758E2" w:rsidR="00397EDC" w:rsidRPr="00BA47B7" w:rsidRDefault="00397EDC" w:rsidP="002D6B99">
      <w:pPr>
        <w:spacing w:line="360" w:lineRule="auto"/>
        <w:rPr>
          <w:lang w:val="fr-FR"/>
        </w:rPr>
      </w:pPr>
      <w:r w:rsidRPr="00BA47B7">
        <w:rPr>
          <w:lang w:val="fr-FR"/>
        </w:rPr>
        <w:t xml:space="preserve">Avec le travail de Luis J </w:t>
      </w:r>
      <w:proofErr w:type="spellStart"/>
      <w:r w:rsidRPr="00BA47B7">
        <w:rPr>
          <w:lang w:val="fr-FR"/>
        </w:rPr>
        <w:t>Lorente</w:t>
      </w:r>
      <w:proofErr w:type="spellEnd"/>
      <w:r w:rsidRPr="00BA47B7">
        <w:rPr>
          <w:lang w:val="fr-FR"/>
        </w:rPr>
        <w:t xml:space="preserve">, </w:t>
      </w:r>
      <w:r w:rsidR="00B73598" w:rsidRPr="00BA47B7">
        <w:rPr>
          <w:lang w:val="fr-FR"/>
        </w:rPr>
        <w:t xml:space="preserve">nous avons réussi à </w:t>
      </w:r>
      <w:r w:rsidR="008D0DA5" w:rsidRPr="00BA47B7">
        <w:rPr>
          <w:lang w:val="fr-FR"/>
        </w:rPr>
        <w:t>réduire</w:t>
      </w:r>
      <w:r w:rsidR="00B73598" w:rsidRPr="00BA47B7">
        <w:rPr>
          <w:lang w:val="fr-FR"/>
        </w:rPr>
        <w:t xml:space="preserve"> les coûts de l’informatique et à avoir de meilleurs services. </w:t>
      </w:r>
      <w:r w:rsidR="008D0DA5" w:rsidRPr="00BA47B7">
        <w:rPr>
          <w:lang w:val="fr-FR"/>
        </w:rPr>
        <w:t xml:space="preserve">Nous avons </w:t>
      </w:r>
      <w:r w:rsidR="00EB7677" w:rsidRPr="00BA47B7">
        <w:rPr>
          <w:lang w:val="fr-FR"/>
        </w:rPr>
        <w:t xml:space="preserve">demandé différents devis et </w:t>
      </w:r>
      <w:r w:rsidR="00506E33">
        <w:rPr>
          <w:lang w:val="fr-FR"/>
        </w:rPr>
        <w:t>cherché de</w:t>
      </w:r>
      <w:r w:rsidR="00EB7677" w:rsidRPr="00BA47B7">
        <w:rPr>
          <w:lang w:val="fr-FR"/>
        </w:rPr>
        <w:t xml:space="preserve"> nouveaux fournisseurs, et nous avons essayé le plus souvent de</w:t>
      </w:r>
      <w:r w:rsidR="00B3043F" w:rsidRPr="00BA47B7">
        <w:rPr>
          <w:lang w:val="fr-FR"/>
        </w:rPr>
        <w:t xml:space="preserve"> choisir des fournisseurs locaux.</w:t>
      </w:r>
    </w:p>
    <w:p w14:paraId="47B559A7" w14:textId="77777777" w:rsidR="002D6B99" w:rsidRPr="00BA47B7" w:rsidRDefault="002D6B99" w:rsidP="00A840DB">
      <w:pPr>
        <w:rPr>
          <w:lang w:val="fr-FR"/>
        </w:rPr>
      </w:pPr>
    </w:p>
    <w:tbl>
      <w:tblPr>
        <w:tblW w:w="7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9"/>
        <w:gridCol w:w="1323"/>
        <w:gridCol w:w="1065"/>
        <w:gridCol w:w="1413"/>
        <w:gridCol w:w="970"/>
        <w:gridCol w:w="1200"/>
      </w:tblGrid>
      <w:tr w:rsidR="00A840DB" w:rsidRPr="00BA47B7" w14:paraId="580736C0" w14:textId="77777777" w:rsidTr="00A840DB">
        <w:trPr>
          <w:trHeight w:val="300"/>
        </w:trPr>
        <w:tc>
          <w:tcPr>
            <w:tcW w:w="166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shd w:val="clear" w:color="auto" w:fill="FFFFFF"/>
            <w:vAlign w:val="bottom"/>
            <w:hideMark/>
          </w:tcPr>
          <w:p w14:paraId="7C469F58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2400" w:type="dxa"/>
            <w:gridSpan w:val="2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FFFFF"/>
            <w:vAlign w:val="center"/>
            <w:hideMark/>
          </w:tcPr>
          <w:p w14:paraId="3C5BEDC7" w14:textId="7447713A" w:rsidR="00A840DB" w:rsidRPr="00BA47B7" w:rsidRDefault="00B3043F" w:rsidP="00A840DB">
            <w:pPr>
              <w:tabs>
                <w:tab w:val="clear" w:pos="4962"/>
              </w:tabs>
              <w:spacing w:before="0"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Avant</w:t>
            </w:r>
          </w:p>
        </w:tc>
        <w:tc>
          <w:tcPr>
            <w:tcW w:w="2400" w:type="dxa"/>
            <w:gridSpan w:val="2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FFFFF"/>
            <w:vAlign w:val="bottom"/>
            <w:hideMark/>
          </w:tcPr>
          <w:p w14:paraId="2DBDBA0B" w14:textId="38B635CD" w:rsidR="00A840DB" w:rsidRPr="00BA47B7" w:rsidRDefault="00B3043F" w:rsidP="00A840DB">
            <w:pPr>
              <w:tabs>
                <w:tab w:val="clear" w:pos="4962"/>
              </w:tabs>
              <w:spacing w:before="0"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Aujourd’hui</w:t>
            </w:r>
          </w:p>
        </w:tc>
        <w:tc>
          <w:tcPr>
            <w:tcW w:w="1200" w:type="dxa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FFFFF"/>
            <w:vAlign w:val="bottom"/>
            <w:hideMark/>
          </w:tcPr>
          <w:p w14:paraId="62970E29" w14:textId="67ABDBC6" w:rsidR="00A840DB" w:rsidRPr="00BA47B7" w:rsidRDefault="00B3043F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Différence</w:t>
            </w:r>
          </w:p>
        </w:tc>
      </w:tr>
      <w:tr w:rsidR="00A840DB" w:rsidRPr="00BA47B7" w14:paraId="59B78FEA" w14:textId="77777777" w:rsidTr="00A840DB">
        <w:trPr>
          <w:trHeight w:val="300"/>
        </w:trPr>
        <w:tc>
          <w:tcPr>
            <w:tcW w:w="0" w:type="auto"/>
            <w:tcBorders>
              <w:top w:val="nil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27CC4742" w14:textId="471B2C25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Concept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F4054"/>
            <w:vAlign w:val="bottom"/>
            <w:hideMark/>
          </w:tcPr>
          <w:p w14:paraId="62D66AD8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proofErr w:type="spellStart"/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Mensuual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F4054"/>
            <w:vAlign w:val="bottom"/>
            <w:hideMark/>
          </w:tcPr>
          <w:p w14:paraId="56CDBF54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proofErr w:type="spellStart"/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Anual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F4054"/>
            <w:vAlign w:val="bottom"/>
            <w:hideMark/>
          </w:tcPr>
          <w:p w14:paraId="2E31D1B5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proofErr w:type="spellStart"/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Mensual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F4054"/>
            <w:vAlign w:val="bottom"/>
            <w:hideMark/>
          </w:tcPr>
          <w:p w14:paraId="4846DE93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proofErr w:type="spellStart"/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Anual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61D594BA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 </w:t>
            </w:r>
          </w:p>
        </w:tc>
      </w:tr>
      <w:tr w:rsidR="00A840DB" w:rsidRPr="00BA47B7" w14:paraId="4750B607" w14:textId="77777777" w:rsidTr="00A840DB">
        <w:trPr>
          <w:trHeight w:val="300"/>
        </w:trPr>
        <w:tc>
          <w:tcPr>
            <w:tcW w:w="0" w:type="auto"/>
            <w:tcBorders>
              <w:top w:val="nil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7218F6DF" w14:textId="7ED96559" w:rsidR="00A840DB" w:rsidRPr="00BA47B7" w:rsidRDefault="00B3043F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Serveurs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42C3B44F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329,32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68E918BB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3951,84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5166BC90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6D5CB91A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1935FDA7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2451,84</w:t>
            </w:r>
          </w:p>
        </w:tc>
      </w:tr>
      <w:tr w:rsidR="00A840DB" w:rsidRPr="00BA47B7" w14:paraId="7F750A6E" w14:textId="77777777" w:rsidTr="00A840DB">
        <w:trPr>
          <w:trHeight w:val="300"/>
        </w:trPr>
        <w:tc>
          <w:tcPr>
            <w:tcW w:w="0" w:type="auto"/>
            <w:tcBorders>
              <w:top w:val="nil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7E63F385" w14:textId="1C1DDE50" w:rsidR="00A840DB" w:rsidRPr="00BA47B7" w:rsidRDefault="00B3043F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Domaines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5B82325F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2CD3467F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404443C3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15E87093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11337DFD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280</w:t>
            </w:r>
          </w:p>
        </w:tc>
      </w:tr>
      <w:tr w:rsidR="00A840DB" w:rsidRPr="00BA47B7" w14:paraId="4D50BA60" w14:textId="77777777" w:rsidTr="00A840DB">
        <w:trPr>
          <w:trHeight w:val="300"/>
        </w:trPr>
        <w:tc>
          <w:tcPr>
            <w:tcW w:w="0" w:type="auto"/>
            <w:tcBorders>
              <w:top w:val="nil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481E0EA7" w14:textId="7A1B362D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Licenc</w:t>
            </w:r>
            <w:r w:rsidR="00B3043F"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e</w:t>
            </w: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 xml:space="preserve"> </w:t>
            </w:r>
            <w:proofErr w:type="spellStart"/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Anydesk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4424FDB3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5A259E7B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703DC872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0D3FAF9C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5F40A041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3120</w:t>
            </w:r>
          </w:p>
        </w:tc>
      </w:tr>
      <w:tr w:rsidR="00A840DB" w:rsidRPr="00BA47B7" w14:paraId="578F5DEC" w14:textId="77777777" w:rsidTr="00A840DB">
        <w:trPr>
          <w:trHeight w:val="300"/>
        </w:trPr>
        <w:tc>
          <w:tcPr>
            <w:tcW w:w="0" w:type="auto"/>
            <w:tcBorders>
              <w:top w:val="nil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2D0AC9C5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proofErr w:type="spellStart"/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Plugging</w:t>
            </w:r>
            <w:proofErr w:type="spellEnd"/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 xml:space="preserve"> </w:t>
            </w:r>
            <w:proofErr w:type="spellStart"/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wordpres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11EB5CB1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0D4FA8C7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440A8FCB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643B2CBF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4D307899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1068</w:t>
            </w:r>
          </w:p>
        </w:tc>
      </w:tr>
      <w:tr w:rsidR="00A840DB" w:rsidRPr="00BA47B7" w14:paraId="6F5DEF16" w14:textId="77777777" w:rsidTr="00A840DB">
        <w:trPr>
          <w:trHeight w:val="300"/>
        </w:trPr>
        <w:tc>
          <w:tcPr>
            <w:tcW w:w="0" w:type="auto"/>
            <w:tcBorders>
              <w:top w:val="nil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3213067E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Office 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1EECEEDC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029434A9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0AB4D67E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569561DD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2142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3BD82DB3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1638</w:t>
            </w:r>
          </w:p>
        </w:tc>
      </w:tr>
      <w:tr w:rsidR="00A840DB" w:rsidRPr="00BA47B7" w14:paraId="678D971B" w14:textId="77777777" w:rsidTr="00A840DB">
        <w:trPr>
          <w:trHeight w:val="300"/>
        </w:trPr>
        <w:tc>
          <w:tcPr>
            <w:tcW w:w="0" w:type="auto"/>
            <w:tcBorders>
              <w:top w:val="nil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01AA0EA4" w14:textId="0F6698C0" w:rsidR="00A840DB" w:rsidRPr="00BA47B7" w:rsidRDefault="00D521C5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Entretien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74004F90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4AF94B0A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58C08A16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vAlign w:val="bottom"/>
            <w:hideMark/>
          </w:tcPr>
          <w:p w14:paraId="6D7E4475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7920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20152DDF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4080</w:t>
            </w:r>
          </w:p>
        </w:tc>
      </w:tr>
      <w:tr w:rsidR="00A840DB" w:rsidRPr="00BA47B7" w14:paraId="065A3BB2" w14:textId="77777777" w:rsidTr="00A840DB">
        <w:trPr>
          <w:trHeight w:val="300"/>
        </w:trPr>
        <w:tc>
          <w:tcPr>
            <w:tcW w:w="0" w:type="auto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3DEAD182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sz w:val="22"/>
                <w:szCs w:val="22"/>
                <w:lang w:val="fr-FR" w:eastAsia="es-ES"/>
              </w:rPr>
              <w:t>Total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747434E0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291D6E9C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69292C9D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shd w:val="clear" w:color="auto" w:fill="auto"/>
            <w:vAlign w:val="bottom"/>
            <w:hideMark/>
          </w:tcPr>
          <w:p w14:paraId="6BA169FC" w14:textId="77777777" w:rsidR="00A840DB" w:rsidRPr="00BA47B7" w:rsidRDefault="00A840DB" w:rsidP="00A840DB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6" w:space="0" w:color="D4D4D4"/>
            </w:tcBorders>
            <w:shd w:val="clear" w:color="auto" w:fill="FF4054"/>
            <w:vAlign w:val="bottom"/>
            <w:hideMark/>
          </w:tcPr>
          <w:p w14:paraId="2A6BD86B" w14:textId="316D99C6" w:rsidR="00A840DB" w:rsidRPr="00BA47B7" w:rsidRDefault="00A840DB" w:rsidP="00A840DB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12</w:t>
            </w:r>
            <w:r w:rsidR="00750F1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.</w:t>
            </w:r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637,84</w:t>
            </w:r>
          </w:p>
        </w:tc>
      </w:tr>
    </w:tbl>
    <w:p w14:paraId="3BD648DA" w14:textId="77777777" w:rsidR="00A840DB" w:rsidRPr="00BA47B7" w:rsidRDefault="00A840DB" w:rsidP="00A840DB">
      <w:pPr>
        <w:rPr>
          <w:lang w:val="fr-FR"/>
        </w:rPr>
      </w:pPr>
    </w:p>
    <w:p w14:paraId="6F99AE38" w14:textId="7F60ECEA" w:rsidR="002D6B99" w:rsidRPr="00BA47B7" w:rsidRDefault="00331680" w:rsidP="002D6B99">
      <w:pPr>
        <w:pStyle w:val="Ttulo2"/>
        <w:rPr>
          <w:lang w:val="fr-FR"/>
        </w:rPr>
      </w:pPr>
      <w:r w:rsidRPr="00BA47B7">
        <w:rPr>
          <w:lang w:val="fr-FR"/>
        </w:rPr>
        <w:t>BUDGET</w:t>
      </w:r>
    </w:p>
    <w:p w14:paraId="20F69D1D" w14:textId="29AC668A" w:rsidR="00331680" w:rsidRPr="00BA47B7" w:rsidRDefault="00331680" w:rsidP="002D6B99">
      <w:pPr>
        <w:rPr>
          <w:lang w:val="fr-FR"/>
        </w:rPr>
      </w:pPr>
      <w:r w:rsidRPr="00BA47B7">
        <w:rPr>
          <w:lang w:val="fr-FR"/>
        </w:rPr>
        <w:t>Nous avons réalisé un nouveau budget de dépenses. Celui a</w:t>
      </w:r>
      <w:r w:rsidR="008F51EC" w:rsidRPr="00BA47B7">
        <w:rPr>
          <w:lang w:val="fr-FR"/>
        </w:rPr>
        <w:t xml:space="preserve">pprouvé en février 2020 </w:t>
      </w:r>
      <w:r w:rsidR="00FE1646">
        <w:rPr>
          <w:lang w:val="fr-FR"/>
        </w:rPr>
        <w:t>s’élevait</w:t>
      </w:r>
      <w:r w:rsidR="008F51EC" w:rsidRPr="00BA47B7">
        <w:rPr>
          <w:lang w:val="fr-FR"/>
        </w:rPr>
        <w:t xml:space="preserve"> à 57.000€. </w:t>
      </w:r>
      <w:r w:rsidR="00FE1646" w:rsidRPr="00BA47B7">
        <w:rPr>
          <w:lang w:val="fr-FR"/>
        </w:rPr>
        <w:t>Nous</w:t>
      </w:r>
      <w:r w:rsidR="002D6D5E" w:rsidRPr="00BA47B7">
        <w:rPr>
          <w:lang w:val="fr-FR"/>
        </w:rPr>
        <w:t xml:space="preserve"> l’avons </w:t>
      </w:r>
      <w:r w:rsidR="0063296F" w:rsidRPr="00BA47B7">
        <w:rPr>
          <w:lang w:val="fr-FR"/>
        </w:rPr>
        <w:t>baissé au maximum mais nous pensons être arrivées à la limite</w:t>
      </w:r>
      <w:r w:rsidR="00520207" w:rsidRPr="00BA47B7">
        <w:rPr>
          <w:lang w:val="fr-FR"/>
        </w:rPr>
        <w:t>.</w:t>
      </w:r>
    </w:p>
    <w:p w14:paraId="13838A20" w14:textId="687C877D" w:rsidR="002D6B99" w:rsidRPr="00BA47B7" w:rsidRDefault="00520207" w:rsidP="00FE1646">
      <w:pPr>
        <w:pStyle w:val="Ttulo2"/>
        <w:rPr>
          <w:lang w:val="fr-FR"/>
        </w:rPr>
      </w:pPr>
      <w:r w:rsidRPr="00BA47B7">
        <w:rPr>
          <w:lang w:val="fr-FR"/>
        </w:rPr>
        <w:t xml:space="preserve">Personnel </w:t>
      </w:r>
    </w:p>
    <w:p w14:paraId="4A645FED" w14:textId="6401DF94" w:rsidR="009F2BEC" w:rsidRPr="00FE1646" w:rsidRDefault="009F2BEC" w:rsidP="00FE1646">
      <w:pPr>
        <w:pStyle w:val="Prrafodelista"/>
        <w:numPr>
          <w:ilvl w:val="0"/>
          <w:numId w:val="38"/>
        </w:numPr>
        <w:rPr>
          <w:lang w:val="fr-FR"/>
        </w:rPr>
      </w:pPr>
      <w:r w:rsidRPr="00FE1646">
        <w:rPr>
          <w:lang w:val="fr-FR"/>
        </w:rPr>
        <w:t>Conseillères :</w:t>
      </w:r>
      <w:r w:rsidR="002D6B99" w:rsidRPr="00FE1646">
        <w:rPr>
          <w:lang w:val="fr-FR"/>
        </w:rPr>
        <w:t xml:space="preserve"> 6,75 (</w:t>
      </w:r>
      <w:r w:rsidR="00520207" w:rsidRPr="00FE1646">
        <w:rPr>
          <w:lang w:val="fr-FR"/>
        </w:rPr>
        <w:t xml:space="preserve">Communication, </w:t>
      </w:r>
      <w:r w:rsidR="006C7539" w:rsidRPr="00FE1646">
        <w:rPr>
          <w:lang w:val="fr-FR"/>
        </w:rPr>
        <w:t xml:space="preserve">gestion de membres, </w:t>
      </w:r>
      <w:r w:rsidRPr="00FE1646">
        <w:rPr>
          <w:lang w:val="fr-FR"/>
        </w:rPr>
        <w:t>gérance</w:t>
      </w:r>
      <w:r w:rsidR="006C7539" w:rsidRPr="00FE1646">
        <w:rPr>
          <w:lang w:val="fr-FR"/>
        </w:rPr>
        <w:t xml:space="preserve">, </w:t>
      </w:r>
      <w:r w:rsidRPr="00FE1646">
        <w:rPr>
          <w:lang w:val="fr-FR"/>
        </w:rPr>
        <w:t>vie coopérative)</w:t>
      </w:r>
    </w:p>
    <w:p w14:paraId="6832A880" w14:textId="502A578F" w:rsidR="002D6B99" w:rsidRPr="00BA47B7" w:rsidRDefault="002D6B99" w:rsidP="002D6B99">
      <w:pPr>
        <w:rPr>
          <w:lang w:val="fr-FR"/>
        </w:rPr>
      </w:pPr>
      <w:r w:rsidRPr="00333F36">
        <w:rPr>
          <w:lang w:val="es-ES"/>
        </w:rPr>
        <w:t xml:space="preserve">María Pilar, Hélène, </w:t>
      </w:r>
      <w:proofErr w:type="spellStart"/>
      <w:r w:rsidRPr="00333F36">
        <w:rPr>
          <w:lang w:val="es-ES"/>
        </w:rPr>
        <w:t>Mária</w:t>
      </w:r>
      <w:proofErr w:type="spellEnd"/>
      <w:r w:rsidRPr="00333F36">
        <w:rPr>
          <w:lang w:val="es-ES"/>
        </w:rPr>
        <w:t xml:space="preserve">, </w:t>
      </w:r>
      <w:proofErr w:type="spellStart"/>
      <w:r w:rsidRPr="00333F36">
        <w:rPr>
          <w:lang w:val="es-ES"/>
        </w:rPr>
        <w:t>Conso</w:t>
      </w:r>
      <w:proofErr w:type="spellEnd"/>
      <w:r w:rsidRPr="00333F36">
        <w:rPr>
          <w:lang w:val="es-ES"/>
        </w:rPr>
        <w:t xml:space="preserve">, </w:t>
      </w:r>
      <w:proofErr w:type="spellStart"/>
      <w:r w:rsidRPr="00333F36">
        <w:rPr>
          <w:lang w:val="es-ES"/>
        </w:rPr>
        <w:t>Pris</w:t>
      </w:r>
      <w:proofErr w:type="spellEnd"/>
      <w:r w:rsidRPr="00333F36">
        <w:rPr>
          <w:lang w:val="es-ES"/>
        </w:rPr>
        <w:t xml:space="preserve">, Silvia, Ethel. </w:t>
      </w:r>
      <w:r w:rsidRPr="00BA47B7">
        <w:rPr>
          <w:lang w:val="fr-FR"/>
        </w:rPr>
        <w:t>(</w:t>
      </w:r>
      <w:r w:rsidR="009F2BEC" w:rsidRPr="00BA47B7">
        <w:rPr>
          <w:lang w:val="fr-FR"/>
        </w:rPr>
        <w:t>à journée partielle pour maternité</w:t>
      </w:r>
      <w:r w:rsidRPr="00BA47B7">
        <w:rPr>
          <w:lang w:val="fr-FR"/>
        </w:rPr>
        <w:t>)</w:t>
      </w:r>
    </w:p>
    <w:p w14:paraId="34CC7893" w14:textId="4204019B" w:rsidR="002D6B99" w:rsidRPr="00FE1646" w:rsidRDefault="009F2BEC" w:rsidP="00FE1646">
      <w:pPr>
        <w:pStyle w:val="Prrafodelista"/>
        <w:numPr>
          <w:ilvl w:val="0"/>
          <w:numId w:val="38"/>
        </w:numPr>
        <w:rPr>
          <w:lang w:val="fr-FR"/>
        </w:rPr>
      </w:pPr>
      <w:r w:rsidRPr="00FE1646">
        <w:rPr>
          <w:lang w:val="fr-FR"/>
        </w:rPr>
        <w:t xml:space="preserve">Comptabilité + Ressources </w:t>
      </w:r>
      <w:r w:rsidR="0014528E" w:rsidRPr="00FE1646">
        <w:rPr>
          <w:lang w:val="fr-FR"/>
        </w:rPr>
        <w:t>Humaines :</w:t>
      </w:r>
      <w:r w:rsidR="002D6B99" w:rsidRPr="00FE1646">
        <w:rPr>
          <w:lang w:val="fr-FR"/>
        </w:rPr>
        <w:t xml:space="preserve"> 4 (Carlos, Félix, Lucy, </w:t>
      </w:r>
      <w:proofErr w:type="spellStart"/>
      <w:r w:rsidR="002D6B99" w:rsidRPr="00FE1646">
        <w:rPr>
          <w:lang w:val="fr-FR"/>
        </w:rPr>
        <w:t>Loles</w:t>
      </w:r>
      <w:proofErr w:type="spellEnd"/>
      <w:r w:rsidR="002D6B99" w:rsidRPr="00FE1646">
        <w:rPr>
          <w:lang w:val="fr-FR"/>
        </w:rPr>
        <w:t>)</w:t>
      </w:r>
    </w:p>
    <w:p w14:paraId="779EE2BA" w14:textId="513AAFE9" w:rsidR="002D6B99" w:rsidRPr="00FE1646" w:rsidRDefault="009F2BEC" w:rsidP="00FE1646">
      <w:pPr>
        <w:pStyle w:val="Prrafodelista"/>
        <w:numPr>
          <w:ilvl w:val="0"/>
          <w:numId w:val="38"/>
        </w:numPr>
        <w:rPr>
          <w:lang w:val="fr-FR"/>
        </w:rPr>
      </w:pPr>
      <w:r w:rsidRPr="00FE1646">
        <w:rPr>
          <w:lang w:val="fr-FR"/>
        </w:rPr>
        <w:t xml:space="preserve">Prévention de risques </w:t>
      </w:r>
      <w:r w:rsidR="002D6B99" w:rsidRPr="00FE1646">
        <w:rPr>
          <w:lang w:val="fr-FR"/>
        </w:rPr>
        <w:t>: 1,5 (</w:t>
      </w:r>
      <w:r w:rsidR="005A7CCF" w:rsidRPr="00FE1646">
        <w:rPr>
          <w:lang w:val="fr-FR"/>
        </w:rPr>
        <w:t>3 personnes pour le groupe.</w:t>
      </w:r>
      <w:r w:rsidR="002D6B99" w:rsidRPr="00FE1646">
        <w:rPr>
          <w:lang w:val="fr-FR"/>
        </w:rPr>
        <w:t xml:space="preserve"> </w:t>
      </w:r>
      <w:r w:rsidR="005A7CCF" w:rsidRPr="00FE1646">
        <w:rPr>
          <w:lang w:val="fr-FR"/>
        </w:rPr>
        <w:t xml:space="preserve">Celle que nous </w:t>
      </w:r>
      <w:r w:rsidR="0014528E" w:rsidRPr="00FE1646">
        <w:rPr>
          <w:lang w:val="fr-FR"/>
        </w:rPr>
        <w:t>préférons</w:t>
      </w:r>
      <w:r w:rsidR="005A7CCF" w:rsidRPr="00FE1646">
        <w:rPr>
          <w:lang w:val="fr-FR"/>
        </w:rPr>
        <w:t xml:space="preserve"> </w:t>
      </w:r>
      <w:r w:rsidR="0014528E" w:rsidRPr="00FE1646">
        <w:rPr>
          <w:lang w:val="fr-FR"/>
        </w:rPr>
        <w:t>professionnellement</w:t>
      </w:r>
      <w:r w:rsidR="00396FD4" w:rsidRPr="00FE1646">
        <w:rPr>
          <w:lang w:val="fr-FR"/>
        </w:rPr>
        <w:t xml:space="preserve"> </w:t>
      </w:r>
      <w:r w:rsidR="0014528E" w:rsidRPr="00FE1646">
        <w:rPr>
          <w:lang w:val="fr-FR"/>
        </w:rPr>
        <w:t>c</w:t>
      </w:r>
      <w:r w:rsidR="00396FD4" w:rsidRPr="00FE1646">
        <w:rPr>
          <w:lang w:val="fr-FR"/>
        </w:rPr>
        <w:t xml:space="preserve">‘est Vanessa, </w:t>
      </w:r>
      <w:r w:rsidR="0011221B" w:rsidRPr="00FE1646">
        <w:rPr>
          <w:lang w:val="fr-FR"/>
        </w:rPr>
        <w:t xml:space="preserve">mais comme il </w:t>
      </w:r>
      <w:r w:rsidR="0014528E" w:rsidRPr="00FE1646">
        <w:rPr>
          <w:lang w:val="fr-FR"/>
        </w:rPr>
        <w:t>s’agit</w:t>
      </w:r>
      <w:r w:rsidR="0011221B" w:rsidRPr="00FE1646">
        <w:rPr>
          <w:lang w:val="fr-FR"/>
        </w:rPr>
        <w:t xml:space="preserve"> d’une </w:t>
      </w:r>
      <w:r w:rsidR="0014528E" w:rsidRPr="00FE1646">
        <w:rPr>
          <w:lang w:val="fr-FR"/>
        </w:rPr>
        <w:t>coopérative</w:t>
      </w:r>
      <w:r w:rsidR="0011221B" w:rsidRPr="00FE1646">
        <w:rPr>
          <w:lang w:val="fr-FR"/>
        </w:rPr>
        <w:t xml:space="preserve"> différente, nous ne pouvons rien décider sur la gestion. </w:t>
      </w:r>
      <w:r w:rsidR="000458D4" w:rsidRPr="00FE1646">
        <w:rPr>
          <w:lang w:val="fr-FR"/>
        </w:rPr>
        <w:t xml:space="preserve">La </w:t>
      </w:r>
      <w:r w:rsidR="0014528E" w:rsidRPr="00FE1646">
        <w:rPr>
          <w:lang w:val="fr-FR"/>
        </w:rPr>
        <w:t>baisse</w:t>
      </w:r>
      <w:r w:rsidR="000458D4" w:rsidRPr="00FE1646">
        <w:rPr>
          <w:lang w:val="fr-FR"/>
        </w:rPr>
        <w:t xml:space="preserve"> d’</w:t>
      </w:r>
      <w:r w:rsidR="0014528E" w:rsidRPr="00FE1646">
        <w:rPr>
          <w:lang w:val="fr-FR"/>
        </w:rPr>
        <w:t>activité</w:t>
      </w:r>
      <w:r w:rsidR="000458D4" w:rsidRPr="00FE1646">
        <w:rPr>
          <w:lang w:val="fr-FR"/>
        </w:rPr>
        <w:t xml:space="preserve"> fait qu’elles veulent se séparer de Vanessa, mais depuis Smart </w:t>
      </w:r>
      <w:proofErr w:type="spellStart"/>
      <w:r w:rsidR="000458D4" w:rsidRPr="00FE1646">
        <w:rPr>
          <w:lang w:val="fr-FR"/>
        </w:rPr>
        <w:t>Ib</w:t>
      </w:r>
      <w:proofErr w:type="spellEnd"/>
      <w:r w:rsidR="000458D4" w:rsidRPr="00FE1646">
        <w:rPr>
          <w:lang w:val="fr-FR"/>
        </w:rPr>
        <w:t xml:space="preserve"> nous ne le souhaitons pas</w:t>
      </w:r>
      <w:r w:rsidR="006936AC" w:rsidRPr="00FE1646">
        <w:rPr>
          <w:lang w:val="fr-FR"/>
        </w:rPr>
        <w:t xml:space="preserve">. Nous sommes en train d’étudier si nous allons faire un service de </w:t>
      </w:r>
      <w:r w:rsidR="0014528E" w:rsidRPr="00FE1646">
        <w:rPr>
          <w:lang w:val="fr-FR"/>
        </w:rPr>
        <w:t>prévention</w:t>
      </w:r>
      <w:r w:rsidR="006936AC" w:rsidRPr="00FE1646">
        <w:rPr>
          <w:lang w:val="fr-FR"/>
        </w:rPr>
        <w:t xml:space="preserve"> </w:t>
      </w:r>
      <w:r w:rsidR="000B5613" w:rsidRPr="00FE1646">
        <w:rPr>
          <w:lang w:val="fr-FR"/>
        </w:rPr>
        <w:t>interne</w:t>
      </w:r>
      <w:r w:rsidR="0030568B">
        <w:rPr>
          <w:lang w:val="fr-FR"/>
        </w:rPr>
        <w:t xml:space="preserve"> et faire entrer Vanessa dans la coopérative</w:t>
      </w:r>
      <w:r w:rsidR="000B5613" w:rsidRPr="00FE1646">
        <w:rPr>
          <w:lang w:val="fr-FR"/>
        </w:rPr>
        <w:t>).</w:t>
      </w:r>
    </w:p>
    <w:p w14:paraId="1AC4B6A0" w14:textId="77777777" w:rsidR="0030568B" w:rsidRDefault="0030568B" w:rsidP="0030568B">
      <w:pPr>
        <w:pStyle w:val="Ttulo2"/>
        <w:rPr>
          <w:lang w:val="fr-FR"/>
        </w:rPr>
      </w:pPr>
      <w:r>
        <w:rPr>
          <w:lang w:val="fr-FR"/>
        </w:rPr>
        <w:t>Remarques :</w:t>
      </w:r>
    </w:p>
    <w:p w14:paraId="3A363CCB" w14:textId="34FE4C5F" w:rsidR="002D6B99" w:rsidRPr="00BA47B7" w:rsidRDefault="00A812E7" w:rsidP="002D6B99">
      <w:pPr>
        <w:rPr>
          <w:lang w:val="fr-FR"/>
        </w:rPr>
      </w:pPr>
      <w:r w:rsidRPr="00BA47B7">
        <w:rPr>
          <w:lang w:val="fr-FR"/>
        </w:rPr>
        <w:t xml:space="preserve">Les </w:t>
      </w:r>
      <w:r w:rsidR="0014528E" w:rsidRPr="00BA47B7">
        <w:rPr>
          <w:lang w:val="fr-FR"/>
        </w:rPr>
        <w:t>intérêts</w:t>
      </w:r>
      <w:r w:rsidRPr="00BA47B7">
        <w:rPr>
          <w:lang w:val="fr-FR"/>
        </w:rPr>
        <w:t xml:space="preserve"> bancaires de FIARE dépendent de l’utilisation du crédit. </w:t>
      </w:r>
      <w:r w:rsidR="0014528E" w:rsidRPr="00BA47B7">
        <w:rPr>
          <w:lang w:val="fr-FR"/>
        </w:rPr>
        <w:t>Moins</w:t>
      </w:r>
      <w:r w:rsidRPr="00BA47B7">
        <w:rPr>
          <w:lang w:val="fr-FR"/>
        </w:rPr>
        <w:t xml:space="preserve"> on l’</w:t>
      </w:r>
      <w:r w:rsidR="0014528E" w:rsidRPr="00BA47B7">
        <w:rPr>
          <w:lang w:val="fr-FR"/>
        </w:rPr>
        <w:t>utilise</w:t>
      </w:r>
      <w:r w:rsidR="00A055EB" w:rsidRPr="00BA47B7">
        <w:rPr>
          <w:lang w:val="fr-FR"/>
        </w:rPr>
        <w:t xml:space="preserve">, moins on paye. Le chiffre du </w:t>
      </w:r>
      <w:r w:rsidR="0014528E" w:rsidRPr="00BA47B7">
        <w:rPr>
          <w:lang w:val="fr-FR"/>
        </w:rPr>
        <w:t>budget correspond</w:t>
      </w:r>
      <w:r w:rsidR="00A055EB" w:rsidRPr="00BA47B7">
        <w:rPr>
          <w:lang w:val="fr-FR"/>
        </w:rPr>
        <w:t xml:space="preserve"> à son </w:t>
      </w:r>
      <w:r w:rsidR="0014528E" w:rsidRPr="00BA47B7">
        <w:rPr>
          <w:lang w:val="fr-FR"/>
        </w:rPr>
        <w:t>utilisation</w:t>
      </w:r>
      <w:r w:rsidR="00A055EB" w:rsidRPr="00BA47B7">
        <w:rPr>
          <w:lang w:val="fr-FR"/>
        </w:rPr>
        <w:t xml:space="preserve"> maximum.</w:t>
      </w:r>
      <w:r w:rsidR="002D6B99" w:rsidRPr="00BA47B7">
        <w:rPr>
          <w:lang w:val="fr-FR"/>
        </w:rPr>
        <w:t xml:space="preserve"> </w:t>
      </w:r>
    </w:p>
    <w:p w14:paraId="40749A67" w14:textId="1484BDD5" w:rsidR="00A055EB" w:rsidRPr="00BA47B7" w:rsidRDefault="00A055EB" w:rsidP="002D6B99">
      <w:pPr>
        <w:rPr>
          <w:lang w:val="fr-FR"/>
        </w:rPr>
      </w:pPr>
      <w:r w:rsidRPr="00BA47B7">
        <w:rPr>
          <w:lang w:val="fr-FR"/>
        </w:rPr>
        <w:t xml:space="preserve">Nous </w:t>
      </w:r>
      <w:r w:rsidR="0014528E" w:rsidRPr="00BA47B7">
        <w:rPr>
          <w:lang w:val="fr-FR"/>
        </w:rPr>
        <w:t>étudions</w:t>
      </w:r>
      <w:r w:rsidRPr="00BA47B7">
        <w:rPr>
          <w:lang w:val="fr-FR"/>
        </w:rPr>
        <w:t xml:space="preserve"> encore comment réduire le prix d</w:t>
      </w:r>
      <w:r w:rsidR="0014528E" w:rsidRPr="00BA47B7">
        <w:rPr>
          <w:lang w:val="fr-FR"/>
        </w:rPr>
        <w:t>u téléphone.</w:t>
      </w:r>
    </w:p>
    <w:p w14:paraId="4C8D7616" w14:textId="40A099CA" w:rsidR="002D6B99" w:rsidRPr="00BA47B7" w:rsidRDefault="0030568B" w:rsidP="0030568B">
      <w:pPr>
        <w:tabs>
          <w:tab w:val="clear" w:pos="4962"/>
        </w:tabs>
        <w:spacing w:before="0" w:after="0"/>
        <w:rPr>
          <w:lang w:val="fr-FR"/>
        </w:rPr>
      </w:pPr>
      <w:r>
        <w:rPr>
          <w:lang w:val="fr-FR"/>
        </w:rPr>
        <w:br w:type="page"/>
      </w:r>
    </w:p>
    <w:tbl>
      <w:tblPr>
        <w:tblW w:w="7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6"/>
        <w:gridCol w:w="1436"/>
        <w:gridCol w:w="1216"/>
      </w:tblGrid>
      <w:tr w:rsidR="002D6B99" w:rsidRPr="00BA47B7" w14:paraId="76D69DA2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  <w:shd w:val="clear" w:color="000000" w:fill="FF4054"/>
            <w:noWrap/>
            <w:vAlign w:val="bottom"/>
            <w:hideMark/>
          </w:tcPr>
          <w:p w14:paraId="2FF3B0F0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PRESUPUESTO  06/05/2020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4054"/>
            <w:noWrap/>
            <w:vAlign w:val="bottom"/>
            <w:hideMark/>
          </w:tcPr>
          <w:p w14:paraId="32D7C2E7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4054"/>
            <w:noWrap/>
            <w:vAlign w:val="bottom"/>
            <w:hideMark/>
          </w:tcPr>
          <w:p w14:paraId="1A5CD7FC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fr-FR" w:eastAsia="es-ES"/>
              </w:rPr>
              <w:t> </w:t>
            </w:r>
          </w:p>
        </w:tc>
      </w:tr>
      <w:tr w:rsidR="002D6B99" w:rsidRPr="00BA47B7" w14:paraId="3FAABFAE" w14:textId="77777777" w:rsidTr="002D6B99">
        <w:trPr>
          <w:trHeight w:val="300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6A4DCF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eastAsia="Times New Roman"/>
                <w:b/>
                <w:bCs/>
                <w:lang w:val="fr-FR" w:eastAsia="es-ES"/>
              </w:rPr>
            </w:pPr>
            <w:r w:rsidRPr="00BA47B7">
              <w:rPr>
                <w:rFonts w:eastAsia="Times New Roman"/>
                <w:b/>
                <w:bCs/>
                <w:lang w:val="fr-FR" w:eastAsia="es-ES"/>
              </w:rPr>
              <w:t>CONCEPTO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37BEB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eastAsia="Times New Roman"/>
                <w:b/>
                <w:bCs/>
                <w:lang w:val="fr-FR" w:eastAsia="es-ES"/>
              </w:rPr>
            </w:pPr>
            <w:r w:rsidRPr="00BA47B7">
              <w:rPr>
                <w:rFonts w:eastAsia="Times New Roman"/>
                <w:b/>
                <w:bCs/>
                <w:lang w:val="fr-FR" w:eastAsia="es-ES"/>
              </w:rPr>
              <w:t>IMPORTE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9C3504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IMPORTE</w:t>
            </w:r>
          </w:p>
        </w:tc>
      </w:tr>
      <w:tr w:rsidR="002D6B99" w:rsidRPr="00BA47B7" w14:paraId="72E7DD37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885F57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eastAsia="Times New Roman"/>
                <w:b/>
                <w:bCs/>
                <w:lang w:val="fr-FR" w:eastAsia="es-ES"/>
              </w:rPr>
            </w:pPr>
            <w:r w:rsidRPr="00BA47B7">
              <w:rPr>
                <w:rFonts w:eastAsia="Times New Roman"/>
                <w:b/>
                <w:bCs/>
                <w:lang w:val="fr-FR" w:eastAsia="es-ES"/>
              </w:rPr>
              <w:t>TOTAL PERSONAL ESTRUCTURA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BE3A0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eastAsia="Times New Roman"/>
                <w:b/>
                <w:bCs/>
                <w:lang w:val="fr-FR" w:eastAsia="es-ES"/>
              </w:rPr>
            </w:pPr>
            <w:r w:rsidRPr="00BA47B7">
              <w:rPr>
                <w:rFonts w:eastAsia="Times New Roman"/>
                <w:b/>
                <w:bCs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C461C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31.728,70</w:t>
            </w:r>
          </w:p>
        </w:tc>
      </w:tr>
      <w:tr w:rsidR="002D6B99" w:rsidRPr="00BA47B7" w14:paraId="7416F7AC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839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ASESORAS SMART IB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EE07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19.477,02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68E4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545FD333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883A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CONTABILIDAD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CB5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8.693,47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F11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734680F1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2F4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eastAsia="Times New Roman"/>
                <w:lang w:val="fr-FR" w:eastAsia="es-ES"/>
              </w:rPr>
            </w:pPr>
            <w:r w:rsidRPr="00BA47B7">
              <w:rPr>
                <w:rFonts w:eastAsia="Times New Roman"/>
                <w:lang w:val="fr-FR" w:eastAsia="es-ES"/>
              </w:rPr>
              <w:t>LABORAL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C7BF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eastAsia="Times New Roman"/>
                <w:lang w:val="fr-FR" w:eastAsia="es-ES"/>
              </w:rPr>
            </w:pPr>
            <w:r w:rsidRPr="00BA47B7">
              <w:rPr>
                <w:rFonts w:eastAsia="Times New Roman"/>
                <w:lang w:val="fr-FR" w:eastAsia="es-ES"/>
              </w:rPr>
              <w:t>3.558,21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E36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eastAsia="Times New Roman"/>
                <w:lang w:val="fr-FR" w:eastAsia="es-ES"/>
              </w:rPr>
            </w:pPr>
          </w:p>
        </w:tc>
      </w:tr>
      <w:tr w:rsidR="002D6B99" w:rsidRPr="00BA47B7" w14:paraId="1B14398B" w14:textId="77777777" w:rsidTr="002D6B99">
        <w:trPr>
          <w:trHeight w:val="300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82ED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eastAsia="Times New Roman"/>
                <w:lang w:val="fr-FR" w:eastAsia="es-ES"/>
              </w:rPr>
            </w:pPr>
            <w:proofErr w:type="spellStart"/>
            <w:r w:rsidRPr="00BA47B7">
              <w:rPr>
                <w:rFonts w:eastAsia="Times New Roman"/>
                <w:lang w:val="fr-FR" w:eastAsia="es-ES"/>
              </w:rPr>
              <w:t>Gerencia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B52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eastAsia="Times New Roman"/>
                <w:lang w:val="fr-FR" w:eastAsia="es-ES"/>
              </w:rPr>
            </w:pPr>
            <w:r w:rsidRPr="00BA47B7">
              <w:rPr>
                <w:rFonts w:eastAsia="Times New Roman"/>
                <w:lang w:val="fr-FR" w:eastAsia="es-ES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B180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eastAsia="Times New Roman"/>
                <w:lang w:val="fr-FR" w:eastAsia="es-ES"/>
              </w:rPr>
            </w:pPr>
          </w:p>
        </w:tc>
      </w:tr>
      <w:tr w:rsidR="002D6B99" w:rsidRPr="00BA47B7" w14:paraId="4D919D92" w14:textId="77777777" w:rsidTr="002D6B99">
        <w:trPr>
          <w:trHeight w:val="300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F04C41" w14:textId="77777777" w:rsidR="002D6B99" w:rsidRPr="00333F36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S" w:eastAsia="es-ES"/>
              </w:rPr>
            </w:pPr>
            <w:r w:rsidRPr="00333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S" w:eastAsia="es-ES"/>
              </w:rPr>
              <w:t>SERVICIO DE PREVENCION RIESGOS LABORALES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AA53BF" w14:textId="77777777" w:rsidR="002D6B99" w:rsidRPr="00333F36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S" w:eastAsia="es-ES"/>
              </w:rPr>
            </w:pPr>
            <w:r w:rsidRPr="00333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BA339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3.022,62</w:t>
            </w:r>
          </w:p>
        </w:tc>
      </w:tr>
      <w:tr w:rsidR="002D6B99" w:rsidRPr="00BA47B7" w14:paraId="144056F6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56B80A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ARRENDAMIENTOS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DF34D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FB1ACF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2.372,46</w:t>
            </w:r>
          </w:p>
        </w:tc>
      </w:tr>
      <w:tr w:rsidR="002D6B99" w:rsidRPr="00BA47B7" w14:paraId="2B540B04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D41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ALQUILER BARCELONA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3D1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422,46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60D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48E55C06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712B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ALQUILER MADRID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5ADC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800,00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7467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775690B5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2C65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ALQUILER GRANADA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ECD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1.150,00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DF4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70FFB594" w14:textId="77777777" w:rsidTr="002D6B99">
        <w:trPr>
          <w:trHeight w:val="300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FA76A0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SERVICIOS INFORMÁTICO Y COMUNICACIÓN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A5B02A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64258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3.518,36</w:t>
            </w:r>
          </w:p>
        </w:tc>
      </w:tr>
      <w:tr w:rsidR="002D6B99" w:rsidRPr="00BA47B7" w14:paraId="56C9982E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E84D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INFORMATICA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9D6D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660,00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D351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3F41B1E7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EFBC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ORDENADORES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BCAA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824,25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9687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5C5271F8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C43B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TELEFONO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F90E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490,00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5DF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5F0474DB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1B7F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SERVIDORES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C044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125,00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9E1C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0294902C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E9D9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MICROSOFT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001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308,00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B55D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11509501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A43B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E-OER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206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1.091,11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36BC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582A73BC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FE82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DOMINIOS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B57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20,00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7F52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7369838D" w14:textId="77777777" w:rsidTr="002D6B99">
        <w:trPr>
          <w:trHeight w:val="300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A6D26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SERVICIOS ASESORIA JURIDICA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E1C055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9C68B4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3.500,50</w:t>
            </w:r>
          </w:p>
        </w:tc>
      </w:tr>
      <w:tr w:rsidR="002D6B99" w:rsidRPr="00BA47B7" w14:paraId="11E3C20C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E8A0F9" w14:textId="77777777" w:rsidR="002D6B99" w:rsidRPr="00333F36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333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 w:eastAsia="es-ES"/>
              </w:rPr>
              <w:t>SERVICIO DE VIGILANCIA DE LA SALUD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7447E6" w14:textId="77777777" w:rsidR="002D6B99" w:rsidRPr="00333F36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333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F71B6C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150,00</w:t>
            </w:r>
          </w:p>
        </w:tc>
      </w:tr>
      <w:tr w:rsidR="002D6B99" w:rsidRPr="00BA47B7" w14:paraId="1E7004BA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98089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PRIMAS DE SEGUROS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8E9EF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74305B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700,00</w:t>
            </w:r>
          </w:p>
        </w:tc>
      </w:tr>
      <w:tr w:rsidR="002D6B99" w:rsidRPr="00BA47B7" w14:paraId="5D90C7CF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721C1A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GASTOS FINANCIEROS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ACE4B2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CE2C9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455,00</w:t>
            </w:r>
          </w:p>
        </w:tc>
      </w:tr>
      <w:tr w:rsidR="002D6B99" w:rsidRPr="00BA47B7" w14:paraId="3A1D4137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4A30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SERVICIOS BANCARIOS CAIXABANK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D2D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15,00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4DC1D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4F79EDA8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BE6A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SERVICIOS BANCARIOS FIARE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9D6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40,00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81C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7C1946C9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1B6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INTERESES BANCARIOS FIARE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077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lightGray"/>
                <w:lang w:val="fr-FR" w:eastAsia="es-ES"/>
              </w:rPr>
              <w:t>350,00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C6487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5E1AF09E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929E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SERVICIO BANCARIOS BANKIA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A312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50,00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C420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5442AEDE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8DB3F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 xml:space="preserve">GASTOS VARIOS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3CF68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CA4194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1.301,00</w:t>
            </w:r>
          </w:p>
        </w:tc>
      </w:tr>
      <w:tr w:rsidR="002D6B99" w:rsidRPr="00BA47B7" w14:paraId="2FEA4FCB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6E44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GASTOS SUMINISTROS GRANADA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E499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180,00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766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2F710C49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FAAF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SERVCIOS DE PROFESIONALES INDEPENDIENTES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E08A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550,00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0D97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48519CED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095D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SERVICIOS ASNEF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FB25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71,00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836B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3FDF2D95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100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GASTOS VARIOS-OTROS SERVICIOS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E36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500,00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0B8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</w:p>
        </w:tc>
      </w:tr>
      <w:tr w:rsidR="002D6B99" w:rsidRPr="00BA47B7" w14:paraId="053407C6" w14:textId="77777777" w:rsidTr="002D6B99">
        <w:trPr>
          <w:trHeight w:val="300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E48A69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IMPTO ACTIVIDADES ECONÓMICAS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9EE3D1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96A490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180,00</w:t>
            </w:r>
          </w:p>
        </w:tc>
      </w:tr>
      <w:tr w:rsidR="002D6B99" w:rsidRPr="00BA47B7" w14:paraId="3E26DA4A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1AFA24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AJUSTES NEGATIVOS EN IVA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FB0E4B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603D92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color w:val="000000"/>
                <w:sz w:val="22"/>
                <w:szCs w:val="22"/>
                <w:lang w:val="fr-FR" w:eastAsia="es-ES"/>
              </w:rPr>
              <w:t>1.500,00</w:t>
            </w:r>
          </w:p>
        </w:tc>
      </w:tr>
      <w:tr w:rsidR="002D6B99" w:rsidRPr="00BA47B7" w14:paraId="37FB1107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9110F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TOTAL GASTOS GENERALES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44A388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425D1E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16.699,95</w:t>
            </w:r>
          </w:p>
        </w:tc>
      </w:tr>
      <w:tr w:rsidR="002D6B99" w:rsidRPr="00BA47B7" w14:paraId="66F249C9" w14:textId="77777777" w:rsidTr="002D6B99">
        <w:trPr>
          <w:trHeight w:val="3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91E2C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TOATAL GASTOS MENSUALES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9755A6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BDAF13" w14:textId="77777777" w:rsidR="002D6B99" w:rsidRPr="00BA47B7" w:rsidRDefault="002D6B99" w:rsidP="002D6B99">
            <w:pPr>
              <w:tabs>
                <w:tab w:val="clear" w:pos="4962"/>
              </w:tabs>
              <w:spacing w:before="0"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</w:pPr>
            <w:r w:rsidRPr="00BA47B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fr-FR" w:eastAsia="es-ES"/>
              </w:rPr>
              <w:t>48.428,65</w:t>
            </w:r>
          </w:p>
        </w:tc>
      </w:tr>
    </w:tbl>
    <w:p w14:paraId="72C5E75C" w14:textId="2CBBA1DE" w:rsidR="002D6B99" w:rsidRPr="00BA47B7" w:rsidRDefault="002D6B99" w:rsidP="002D6B99">
      <w:pPr>
        <w:rPr>
          <w:lang w:val="fr-FR"/>
        </w:rPr>
      </w:pPr>
      <w:r w:rsidRPr="00BA47B7">
        <w:rPr>
          <w:lang w:val="fr-FR"/>
        </w:rPr>
        <w:softHyphen/>
      </w:r>
      <w:r w:rsidRPr="00BA47B7">
        <w:rPr>
          <w:lang w:val="fr-FR"/>
        </w:rPr>
        <w:softHyphen/>
      </w:r>
      <w:r w:rsidRPr="00BA47B7">
        <w:rPr>
          <w:lang w:val="fr-FR"/>
        </w:rPr>
        <w:softHyphen/>
      </w:r>
      <w:r w:rsidRPr="00BA47B7">
        <w:rPr>
          <w:lang w:val="fr-FR"/>
        </w:rPr>
        <w:softHyphen/>
      </w:r>
      <w:r w:rsidRPr="00BA47B7">
        <w:rPr>
          <w:lang w:val="fr-FR"/>
        </w:rPr>
        <w:softHyphen/>
      </w:r>
    </w:p>
    <w:p w14:paraId="7D8698BF" w14:textId="24F99934" w:rsidR="004A641C" w:rsidRPr="00BA47B7" w:rsidRDefault="004A641C" w:rsidP="00B42E07">
      <w:pPr>
        <w:rPr>
          <w:lang w:val="fr-FR"/>
        </w:rPr>
      </w:pPr>
    </w:p>
    <w:p w14:paraId="16773636" w14:textId="766772AE" w:rsidR="00673CAB" w:rsidRPr="00BA47B7" w:rsidRDefault="00673CAB" w:rsidP="00B42E07">
      <w:pPr>
        <w:rPr>
          <w:lang w:val="fr-FR"/>
        </w:rPr>
      </w:pPr>
    </w:p>
    <w:p w14:paraId="79A77ED5" w14:textId="169FC244" w:rsidR="00673CAB" w:rsidRPr="00BA47B7" w:rsidRDefault="00673CAB" w:rsidP="00673CAB">
      <w:pPr>
        <w:pStyle w:val="Ttulo2"/>
        <w:rPr>
          <w:lang w:val="fr-FR"/>
        </w:rPr>
      </w:pPr>
      <w:bookmarkStart w:id="4" w:name="_Toc40106430"/>
      <w:r w:rsidRPr="00BA47B7">
        <w:rPr>
          <w:lang w:val="fr-FR"/>
        </w:rPr>
        <w:t>PARTICIPA</w:t>
      </w:r>
      <w:r w:rsidR="00D63B8D" w:rsidRPr="00BA47B7">
        <w:rPr>
          <w:lang w:val="fr-FR"/>
        </w:rPr>
        <w:t>TIO</w:t>
      </w:r>
      <w:r w:rsidRPr="00BA47B7">
        <w:rPr>
          <w:lang w:val="fr-FR"/>
        </w:rPr>
        <w:t xml:space="preserve">N </w:t>
      </w:r>
      <w:r w:rsidR="0030568B">
        <w:rPr>
          <w:lang w:val="fr-FR"/>
        </w:rPr>
        <w:t xml:space="preserve">DES </w:t>
      </w:r>
      <w:r w:rsidR="00D63B8D" w:rsidRPr="00BA47B7">
        <w:rPr>
          <w:lang w:val="fr-FR"/>
        </w:rPr>
        <w:t>MEMBRES</w:t>
      </w:r>
      <w:r w:rsidRPr="00BA47B7">
        <w:rPr>
          <w:lang w:val="fr-FR"/>
        </w:rPr>
        <w:t xml:space="preserve"> SMART</w:t>
      </w:r>
      <w:bookmarkEnd w:id="4"/>
    </w:p>
    <w:p w14:paraId="270F1C98" w14:textId="70E53B08" w:rsidR="00673CAB" w:rsidRPr="00BA47B7" w:rsidRDefault="00673CAB" w:rsidP="00673CAB">
      <w:pPr>
        <w:rPr>
          <w:lang w:val="fr-FR"/>
        </w:rPr>
      </w:pPr>
    </w:p>
    <w:p w14:paraId="0E694F4E" w14:textId="71379026" w:rsidR="00EE7E39" w:rsidRPr="00BA47B7" w:rsidRDefault="00EE7E39" w:rsidP="00673CAB">
      <w:pPr>
        <w:rPr>
          <w:lang w:val="fr-FR"/>
        </w:rPr>
      </w:pPr>
      <w:r w:rsidRPr="00BA47B7">
        <w:rPr>
          <w:lang w:val="fr-FR"/>
        </w:rPr>
        <w:t xml:space="preserve">Le 30 avril nous avons </w:t>
      </w:r>
      <w:r w:rsidR="00DE6786" w:rsidRPr="00BA47B7">
        <w:rPr>
          <w:lang w:val="fr-FR"/>
        </w:rPr>
        <w:t xml:space="preserve">organisé une rencontre pour les membres de Smart pour les former sur les aspects légaux </w:t>
      </w:r>
      <w:r w:rsidR="000D21F9" w:rsidRPr="00BA47B7">
        <w:rPr>
          <w:lang w:val="fr-FR"/>
        </w:rPr>
        <w:t xml:space="preserve">du droit numérique. En effet, avec la crise du Covid-19, nous utilisons en </w:t>
      </w:r>
      <w:r w:rsidR="0030568B" w:rsidRPr="00BA47B7">
        <w:rPr>
          <w:lang w:val="fr-FR"/>
        </w:rPr>
        <w:t>permanence</w:t>
      </w:r>
      <w:r w:rsidR="000D21F9" w:rsidRPr="00BA47B7">
        <w:rPr>
          <w:lang w:val="fr-FR"/>
        </w:rPr>
        <w:t xml:space="preserve"> la technologie et </w:t>
      </w:r>
      <w:r w:rsidR="002C1D58" w:rsidRPr="00BA47B7">
        <w:rPr>
          <w:lang w:val="fr-FR"/>
        </w:rPr>
        <w:t xml:space="preserve">il nous </w:t>
      </w:r>
      <w:r w:rsidR="0030568B" w:rsidRPr="00BA47B7">
        <w:rPr>
          <w:lang w:val="fr-FR"/>
        </w:rPr>
        <w:t>semblait</w:t>
      </w:r>
      <w:r w:rsidR="002C1D58" w:rsidRPr="00BA47B7">
        <w:rPr>
          <w:lang w:val="fr-FR"/>
        </w:rPr>
        <w:t xml:space="preserve"> </w:t>
      </w:r>
      <w:r w:rsidR="00D63B8D" w:rsidRPr="00BA47B7">
        <w:rPr>
          <w:lang w:val="fr-FR"/>
        </w:rPr>
        <w:t>important</w:t>
      </w:r>
      <w:r w:rsidR="002C1D58" w:rsidRPr="00BA47B7">
        <w:rPr>
          <w:lang w:val="fr-FR"/>
        </w:rPr>
        <w:t xml:space="preserve"> pour la sécurité de tous.</w:t>
      </w:r>
    </w:p>
    <w:p w14:paraId="1E7904E4" w14:textId="5103EEE8" w:rsidR="002C1D58" w:rsidRPr="00BA47B7" w:rsidRDefault="002C1D58" w:rsidP="00673CAB">
      <w:pPr>
        <w:rPr>
          <w:lang w:val="fr-FR"/>
        </w:rPr>
      </w:pPr>
      <w:r w:rsidRPr="00BA47B7">
        <w:rPr>
          <w:lang w:val="fr-FR"/>
        </w:rPr>
        <w:t xml:space="preserve">A la rencontre par MS </w:t>
      </w:r>
      <w:r w:rsidR="00C16E24" w:rsidRPr="00BA47B7">
        <w:rPr>
          <w:lang w:val="fr-FR"/>
        </w:rPr>
        <w:t>teams, 67</w:t>
      </w:r>
      <w:r w:rsidRPr="00BA47B7">
        <w:rPr>
          <w:lang w:val="fr-FR"/>
        </w:rPr>
        <w:t xml:space="preserve"> personnes </w:t>
      </w:r>
      <w:r w:rsidR="0041508F">
        <w:rPr>
          <w:lang w:val="fr-FR"/>
        </w:rPr>
        <w:t>l’ont suivi</w:t>
      </w:r>
      <w:r w:rsidRPr="00BA47B7">
        <w:rPr>
          <w:lang w:val="fr-FR"/>
        </w:rPr>
        <w:t>, avec 96</w:t>
      </w:r>
      <w:r w:rsidR="00146EDF" w:rsidRPr="00BA47B7">
        <w:rPr>
          <w:lang w:val="fr-FR"/>
        </w:rPr>
        <w:t xml:space="preserve"> inscriptions et 123 </w:t>
      </w:r>
      <w:r w:rsidR="00D63B8D" w:rsidRPr="00BA47B7">
        <w:rPr>
          <w:lang w:val="fr-FR"/>
        </w:rPr>
        <w:t>post-visionnages</w:t>
      </w:r>
      <w:r w:rsidR="00146EDF" w:rsidRPr="00BA47B7">
        <w:rPr>
          <w:lang w:val="fr-FR"/>
        </w:rPr>
        <w:t>.</w:t>
      </w:r>
    </w:p>
    <w:p w14:paraId="4BE4F2BB" w14:textId="2EDC2FD4" w:rsidR="00146EDF" w:rsidRPr="00BA47B7" w:rsidRDefault="00D63B8D" w:rsidP="00673CAB">
      <w:pPr>
        <w:rPr>
          <w:lang w:val="fr-FR"/>
        </w:rPr>
      </w:pPr>
      <w:r w:rsidRPr="00BA47B7">
        <w:rPr>
          <w:lang w:val="fr-FR"/>
        </w:rPr>
        <w:t>Ci</w:t>
      </w:r>
      <w:r w:rsidR="00146EDF" w:rsidRPr="00BA47B7">
        <w:rPr>
          <w:lang w:val="fr-FR"/>
        </w:rPr>
        <w:t xml:space="preserve">-après le lien du mail envoyé : </w:t>
      </w:r>
    </w:p>
    <w:p w14:paraId="4FE41061" w14:textId="01FEF15A" w:rsidR="00673CAB" w:rsidRPr="00BA47B7" w:rsidRDefault="0010150A" w:rsidP="00673CAB">
      <w:pPr>
        <w:rPr>
          <w:lang w:val="fr-FR"/>
        </w:rPr>
      </w:pPr>
      <w:hyperlink r:id="rId11" w:history="1">
        <w:r w:rsidR="00673CAB" w:rsidRPr="00BA47B7">
          <w:rPr>
            <w:rStyle w:val="Hipervnculo"/>
            <w:lang w:val="fr-FR"/>
          </w:rPr>
          <w:t>https://us20.admin.mailchimp.com/campaigns/show?id=12433016</w:t>
        </w:r>
      </w:hyperlink>
    </w:p>
    <w:p w14:paraId="2C7DC4BE" w14:textId="77777777" w:rsidR="00673CAB" w:rsidRPr="00BA47B7" w:rsidRDefault="00673CAB" w:rsidP="00673CAB">
      <w:pPr>
        <w:rPr>
          <w:lang w:val="fr-FR"/>
        </w:rPr>
      </w:pPr>
    </w:p>
    <w:p w14:paraId="14DEAE33" w14:textId="395B2B42" w:rsidR="00673CAB" w:rsidRPr="00BA47B7" w:rsidRDefault="00673CAB" w:rsidP="00673CAB">
      <w:pPr>
        <w:rPr>
          <w:lang w:val="fr-FR"/>
        </w:rPr>
      </w:pPr>
      <w:r w:rsidRPr="00BA47B7">
        <w:rPr>
          <w:noProof/>
          <w:lang w:val="fr-FR"/>
        </w:rPr>
        <w:drawing>
          <wp:inline distT="0" distB="0" distL="0" distR="0" wp14:anchorId="0BAC7ADD" wp14:editId="10CADAC5">
            <wp:extent cx="5791835" cy="336613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336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745E2" w14:textId="16602EA3" w:rsidR="00673CAB" w:rsidRPr="00BA47B7" w:rsidRDefault="00673CAB" w:rsidP="00673CAB">
      <w:pPr>
        <w:rPr>
          <w:lang w:val="fr-FR"/>
        </w:rPr>
      </w:pPr>
    </w:p>
    <w:p w14:paraId="02E9ED19" w14:textId="696AD1ED" w:rsidR="00673CAB" w:rsidRPr="00BA47B7" w:rsidRDefault="00177F79" w:rsidP="00673CAB">
      <w:pPr>
        <w:rPr>
          <w:lang w:val="fr-FR"/>
        </w:rPr>
      </w:pPr>
      <w:r w:rsidRPr="00BA47B7">
        <w:rPr>
          <w:lang w:val="fr-FR"/>
        </w:rPr>
        <w:t xml:space="preserve">Et voici le lien </w:t>
      </w:r>
      <w:r w:rsidR="0041508F">
        <w:rPr>
          <w:lang w:val="fr-FR"/>
        </w:rPr>
        <w:t>sur</w:t>
      </w:r>
      <w:r w:rsidRPr="00BA47B7">
        <w:rPr>
          <w:lang w:val="fr-FR"/>
        </w:rPr>
        <w:t xml:space="preserve"> notre page web :</w:t>
      </w:r>
    </w:p>
    <w:p w14:paraId="243D7EA0" w14:textId="78390AFF" w:rsidR="00673CAB" w:rsidRPr="00BA47B7" w:rsidRDefault="0010150A" w:rsidP="00673CAB">
      <w:pPr>
        <w:rPr>
          <w:lang w:val="fr-FR"/>
        </w:rPr>
      </w:pPr>
      <w:hyperlink r:id="rId13" w:history="1">
        <w:r w:rsidR="00673CAB" w:rsidRPr="00BA47B7">
          <w:rPr>
            <w:rStyle w:val="Hipervnculo"/>
            <w:lang w:val="fr-FR"/>
          </w:rPr>
          <w:t>http://www.smart-ib.coop/charla-derecho-digital-para-socios-as-smart-iberica/</w:t>
        </w:r>
      </w:hyperlink>
    </w:p>
    <w:p w14:paraId="29A45C25" w14:textId="532A9E75" w:rsidR="00673CAB" w:rsidRDefault="00673CAB" w:rsidP="00673CAB">
      <w:pPr>
        <w:rPr>
          <w:lang w:val="fr-FR"/>
        </w:rPr>
      </w:pPr>
    </w:p>
    <w:p w14:paraId="250DE1AC" w14:textId="76E61669" w:rsidR="00BC5652" w:rsidRPr="00BC5652" w:rsidRDefault="00BC5652" w:rsidP="00673CAB">
      <w:pPr>
        <w:rPr>
          <w:b/>
          <w:bCs/>
          <w:sz w:val="28"/>
          <w:szCs w:val="28"/>
          <w:lang w:val="fr-FR"/>
        </w:rPr>
      </w:pPr>
      <w:r w:rsidRPr="00BC5652">
        <w:rPr>
          <w:b/>
          <w:bCs/>
          <w:sz w:val="28"/>
          <w:szCs w:val="28"/>
          <w:lang w:val="fr-FR"/>
        </w:rPr>
        <w:t>TRAVAIL SUR L’AMÉLIORATION DE LA GESTION DES SOCIÉTAIRES ET LES RELATIONS INSTITUTIONNELLES</w:t>
      </w:r>
    </w:p>
    <w:p w14:paraId="4FA64266" w14:textId="363948E2" w:rsidR="00177F79" w:rsidRPr="00BA47B7" w:rsidRDefault="00177F79" w:rsidP="00673CAB">
      <w:pPr>
        <w:rPr>
          <w:lang w:val="fr-FR"/>
        </w:rPr>
      </w:pPr>
      <w:r w:rsidRPr="00BA47B7">
        <w:rPr>
          <w:lang w:val="fr-FR"/>
        </w:rPr>
        <w:t xml:space="preserve">Nous avons fait une réunion avec les conseillères pour distribuer les tâches </w:t>
      </w:r>
      <w:r w:rsidR="0041508F" w:rsidRPr="00BA47B7">
        <w:rPr>
          <w:lang w:val="fr-FR"/>
        </w:rPr>
        <w:t>générales</w:t>
      </w:r>
      <w:r w:rsidR="007751CA" w:rsidRPr="00BA47B7">
        <w:rPr>
          <w:lang w:val="fr-FR"/>
        </w:rPr>
        <w:t xml:space="preserve"> dont nous avons besoin pour </w:t>
      </w:r>
      <w:r w:rsidR="0041508F" w:rsidRPr="00BA47B7">
        <w:rPr>
          <w:lang w:val="fr-FR"/>
        </w:rPr>
        <w:t>améliorer</w:t>
      </w:r>
      <w:r w:rsidR="007751CA" w:rsidRPr="00BA47B7">
        <w:rPr>
          <w:lang w:val="fr-FR"/>
        </w:rPr>
        <w:t xml:space="preserve"> notre gestion des </w:t>
      </w:r>
      <w:r w:rsidR="0041508F" w:rsidRPr="00BA47B7">
        <w:rPr>
          <w:lang w:val="fr-FR"/>
        </w:rPr>
        <w:t>activités</w:t>
      </w:r>
      <w:r w:rsidR="007751CA" w:rsidRPr="00BA47B7">
        <w:rPr>
          <w:lang w:val="fr-FR"/>
        </w:rPr>
        <w:t xml:space="preserve"> des </w:t>
      </w:r>
      <w:r w:rsidR="0041508F" w:rsidRPr="00BA47B7">
        <w:rPr>
          <w:lang w:val="fr-FR"/>
        </w:rPr>
        <w:t>sociétaires</w:t>
      </w:r>
      <w:r w:rsidR="007751CA" w:rsidRPr="00BA47B7">
        <w:rPr>
          <w:lang w:val="fr-FR"/>
        </w:rPr>
        <w:t>.</w:t>
      </w:r>
    </w:p>
    <w:p w14:paraId="13BE6FE8" w14:textId="11BEA818" w:rsidR="003E3B76" w:rsidRPr="00BA47B7" w:rsidRDefault="007751CA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Réunion Conseillères du</w:t>
      </w:r>
      <w:r w:rsidR="003E3B76" w:rsidRPr="00BA47B7">
        <w:rPr>
          <w:b/>
          <w:bCs/>
          <w:lang w:val="fr-FR"/>
        </w:rPr>
        <w:t xml:space="preserve"> 16/04/2020 </w:t>
      </w:r>
    </w:p>
    <w:p w14:paraId="0BD7C60A" w14:textId="54A2B578" w:rsidR="003E3B76" w:rsidRPr="00BA47B7" w:rsidRDefault="007751CA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FONCTIONS</w:t>
      </w:r>
    </w:p>
    <w:p w14:paraId="6FD52E4B" w14:textId="65BE50C8" w:rsidR="003E3B76" w:rsidRPr="00BA47B7" w:rsidRDefault="007751CA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Relations institutionnelles</w:t>
      </w:r>
      <w:r w:rsidR="003E3B76" w:rsidRPr="00BA47B7">
        <w:rPr>
          <w:b/>
          <w:bCs/>
          <w:lang w:val="fr-FR"/>
        </w:rPr>
        <w:t> </w:t>
      </w:r>
    </w:p>
    <w:p w14:paraId="605DEA15" w14:textId="0323F46B" w:rsidR="003E3B76" w:rsidRPr="00BA47B7" w:rsidRDefault="007751CA" w:rsidP="003E3B76">
      <w:pPr>
        <w:numPr>
          <w:ilvl w:val="0"/>
          <w:numId w:val="16"/>
        </w:numPr>
        <w:rPr>
          <w:lang w:val="fr-FR"/>
        </w:rPr>
      </w:pPr>
      <w:r w:rsidRPr="00BA47B7">
        <w:rPr>
          <w:lang w:val="fr-FR"/>
        </w:rPr>
        <w:t>Economie Sociale</w:t>
      </w:r>
    </w:p>
    <w:p w14:paraId="0DEA04C5" w14:textId="42F3C15A" w:rsidR="003E3B76" w:rsidRPr="00BA47B7" w:rsidRDefault="0041508F" w:rsidP="003E3B76">
      <w:pPr>
        <w:numPr>
          <w:ilvl w:val="0"/>
          <w:numId w:val="16"/>
        </w:numPr>
        <w:rPr>
          <w:lang w:val="fr-FR"/>
        </w:rPr>
      </w:pPr>
      <w:r w:rsidRPr="00BA47B7">
        <w:rPr>
          <w:lang w:val="fr-FR"/>
        </w:rPr>
        <w:t>Administrations</w:t>
      </w:r>
      <w:r w:rsidR="007751CA" w:rsidRPr="00BA47B7">
        <w:rPr>
          <w:lang w:val="fr-FR"/>
        </w:rPr>
        <w:t xml:space="preserve"> Publiques</w:t>
      </w:r>
    </w:p>
    <w:p w14:paraId="65C5A493" w14:textId="7CEE0749" w:rsidR="003E3B76" w:rsidRPr="00BA47B7" w:rsidRDefault="007751CA" w:rsidP="003E3B76">
      <w:pPr>
        <w:numPr>
          <w:ilvl w:val="0"/>
          <w:numId w:val="17"/>
        </w:numPr>
        <w:rPr>
          <w:lang w:val="fr-FR"/>
        </w:rPr>
      </w:pPr>
      <w:r w:rsidRPr="00BA47B7">
        <w:rPr>
          <w:lang w:val="fr-FR"/>
        </w:rPr>
        <w:t>Secteur Culturel</w:t>
      </w:r>
    </w:p>
    <w:p w14:paraId="6A477F48" w14:textId="0678EBA1" w:rsidR="003E3B76" w:rsidRPr="00BA47B7" w:rsidRDefault="007751CA" w:rsidP="003E3B76">
      <w:pPr>
        <w:numPr>
          <w:ilvl w:val="0"/>
          <w:numId w:val="17"/>
        </w:numPr>
        <w:rPr>
          <w:lang w:val="fr-FR"/>
        </w:rPr>
      </w:pPr>
      <w:r w:rsidRPr="00BA47B7">
        <w:rPr>
          <w:lang w:val="fr-FR"/>
        </w:rPr>
        <w:t>Entités privées.</w:t>
      </w:r>
    </w:p>
    <w:p w14:paraId="53EACBDD" w14:textId="7BD5F381" w:rsidR="003E3B76" w:rsidRPr="00BA47B7" w:rsidRDefault="007751CA" w:rsidP="003E3B76">
      <w:pPr>
        <w:rPr>
          <w:lang w:val="fr-FR"/>
        </w:rPr>
      </w:pPr>
      <w:r w:rsidRPr="00BA47B7">
        <w:rPr>
          <w:lang w:val="fr-FR"/>
        </w:rPr>
        <w:t xml:space="preserve">Personnes en </w:t>
      </w:r>
      <w:r w:rsidR="0041508F" w:rsidRPr="00BA47B7">
        <w:rPr>
          <w:lang w:val="fr-FR"/>
        </w:rPr>
        <w:t>charge :</w:t>
      </w:r>
      <w:r w:rsidR="003E3B76" w:rsidRPr="00BA47B7">
        <w:rPr>
          <w:lang w:val="fr-FR"/>
        </w:rPr>
        <w:t xml:space="preserve"> María, Hélène y Conso </w:t>
      </w:r>
    </w:p>
    <w:p w14:paraId="12BEAC72" w14:textId="378C4156" w:rsidR="007751CA" w:rsidRPr="00BA47B7" w:rsidRDefault="007751CA" w:rsidP="003E3B76">
      <w:pPr>
        <w:rPr>
          <w:lang w:val="fr-FR"/>
        </w:rPr>
      </w:pPr>
      <w:r w:rsidRPr="00BA47B7">
        <w:rPr>
          <w:lang w:val="fr-FR"/>
        </w:rPr>
        <w:t xml:space="preserve">Préparation </w:t>
      </w:r>
      <w:r w:rsidR="00961E08" w:rsidRPr="00BA47B7">
        <w:rPr>
          <w:lang w:val="fr-FR"/>
        </w:rPr>
        <w:t xml:space="preserve">du plan stratégique pour les </w:t>
      </w:r>
      <w:r w:rsidR="0041508F" w:rsidRPr="00BA47B7">
        <w:rPr>
          <w:lang w:val="fr-FR"/>
        </w:rPr>
        <w:t>relations</w:t>
      </w:r>
      <w:r w:rsidR="00961E08" w:rsidRPr="00BA47B7">
        <w:rPr>
          <w:lang w:val="fr-FR"/>
        </w:rPr>
        <w:t xml:space="preserve"> </w:t>
      </w:r>
      <w:r w:rsidR="0041508F" w:rsidRPr="00BA47B7">
        <w:rPr>
          <w:lang w:val="fr-FR"/>
        </w:rPr>
        <w:t>institutionnelles</w:t>
      </w:r>
      <w:r w:rsidR="00961E08" w:rsidRPr="00BA47B7">
        <w:rPr>
          <w:lang w:val="fr-FR"/>
        </w:rPr>
        <w:t xml:space="preserve"> et les entités de l’économie sociale et solidaire.</w:t>
      </w:r>
    </w:p>
    <w:p w14:paraId="6D8BAAC1" w14:textId="0ED68577" w:rsidR="00961E08" w:rsidRPr="00BA47B7" w:rsidRDefault="00961E08" w:rsidP="003E3B76">
      <w:pPr>
        <w:rPr>
          <w:lang w:val="fr-FR"/>
        </w:rPr>
      </w:pPr>
      <w:r w:rsidRPr="00BA47B7">
        <w:rPr>
          <w:lang w:val="fr-FR"/>
        </w:rPr>
        <w:t xml:space="preserve">Hélène apportera la traduction des textes de Smart BE-FR pour </w:t>
      </w:r>
      <w:r w:rsidR="00805529" w:rsidRPr="00BA47B7">
        <w:rPr>
          <w:lang w:val="fr-FR"/>
        </w:rPr>
        <w:t xml:space="preserve">commencer à </w:t>
      </w:r>
      <w:r w:rsidR="0041508F" w:rsidRPr="00BA47B7">
        <w:rPr>
          <w:lang w:val="fr-FR"/>
        </w:rPr>
        <w:t>préparer</w:t>
      </w:r>
      <w:r w:rsidR="00805529" w:rsidRPr="00BA47B7">
        <w:rPr>
          <w:lang w:val="fr-FR"/>
        </w:rPr>
        <w:t xml:space="preserve"> la stratégie avec des documents d’appui, et suivre la même ligne directrice de </w:t>
      </w:r>
      <w:r w:rsidR="0041508F" w:rsidRPr="00BA47B7">
        <w:rPr>
          <w:lang w:val="fr-FR"/>
        </w:rPr>
        <w:t>lobbying</w:t>
      </w:r>
      <w:r w:rsidR="00805529" w:rsidRPr="00BA47B7">
        <w:rPr>
          <w:lang w:val="fr-FR"/>
        </w:rPr>
        <w:t xml:space="preserve"> que l</w:t>
      </w:r>
      <w:r w:rsidR="00600022" w:rsidRPr="00BA47B7">
        <w:rPr>
          <w:lang w:val="fr-FR"/>
        </w:rPr>
        <w:t xml:space="preserve">es </w:t>
      </w:r>
      <w:r w:rsidR="00517542" w:rsidRPr="00BA47B7">
        <w:rPr>
          <w:lang w:val="fr-FR"/>
        </w:rPr>
        <w:t>camarades.</w:t>
      </w:r>
    </w:p>
    <w:p w14:paraId="34C69A8D" w14:textId="3CE87312" w:rsidR="00517542" w:rsidRPr="00BA47B7" w:rsidRDefault="00517542" w:rsidP="003E3B76">
      <w:pPr>
        <w:rPr>
          <w:lang w:val="fr-FR"/>
        </w:rPr>
      </w:pPr>
      <w:r w:rsidRPr="00BA47B7">
        <w:rPr>
          <w:lang w:val="fr-FR"/>
        </w:rPr>
        <w:t xml:space="preserve">Conso et </w:t>
      </w:r>
      <w:proofErr w:type="spellStart"/>
      <w:r w:rsidRPr="00BA47B7">
        <w:rPr>
          <w:lang w:val="fr-FR"/>
        </w:rPr>
        <w:t>Mária</w:t>
      </w:r>
      <w:proofErr w:type="spellEnd"/>
      <w:r w:rsidRPr="00BA47B7">
        <w:rPr>
          <w:lang w:val="fr-FR"/>
        </w:rPr>
        <w:t xml:space="preserve">, pour les mairies d’Andalousie, sont en train de préparer une carte de services avec les projets des sociétaires que nous </w:t>
      </w:r>
      <w:r w:rsidR="00102A30" w:rsidRPr="00BA47B7">
        <w:rPr>
          <w:lang w:val="fr-FR"/>
        </w:rPr>
        <w:t>gérons pour qu’ils puissent avoir l’</w:t>
      </w:r>
      <w:r w:rsidR="0041508F" w:rsidRPr="00BA47B7">
        <w:rPr>
          <w:lang w:val="fr-FR"/>
        </w:rPr>
        <w:t>opportunité</w:t>
      </w:r>
      <w:r w:rsidR="00102A30" w:rsidRPr="00BA47B7">
        <w:rPr>
          <w:lang w:val="fr-FR"/>
        </w:rPr>
        <w:t xml:space="preserve"> de compter sur Smart pour </w:t>
      </w:r>
      <w:r w:rsidR="0041508F" w:rsidRPr="00BA47B7">
        <w:rPr>
          <w:lang w:val="fr-FR"/>
        </w:rPr>
        <w:t>la</w:t>
      </w:r>
      <w:r w:rsidR="00102A30" w:rsidRPr="00BA47B7">
        <w:rPr>
          <w:lang w:val="fr-FR"/>
        </w:rPr>
        <w:t xml:space="preserve"> partie culturelle.</w:t>
      </w:r>
    </w:p>
    <w:p w14:paraId="1CB7446F" w14:textId="236D6A9E" w:rsidR="00102A30" w:rsidRPr="00BA47B7" w:rsidRDefault="00102A30" w:rsidP="003E3B76">
      <w:pPr>
        <w:rPr>
          <w:lang w:val="fr-FR"/>
        </w:rPr>
      </w:pPr>
      <w:r w:rsidRPr="00BA47B7">
        <w:rPr>
          <w:lang w:val="fr-FR"/>
        </w:rPr>
        <w:t xml:space="preserve">Ethel </w:t>
      </w:r>
      <w:r w:rsidR="0041508F" w:rsidRPr="00BA47B7">
        <w:rPr>
          <w:lang w:val="fr-FR"/>
        </w:rPr>
        <w:t>accompagnera</w:t>
      </w:r>
      <w:r w:rsidR="00093F12" w:rsidRPr="00BA47B7">
        <w:rPr>
          <w:lang w:val="fr-FR"/>
        </w:rPr>
        <w:t xml:space="preserve"> avec les relations </w:t>
      </w:r>
      <w:r w:rsidR="0041508F" w:rsidRPr="00BA47B7">
        <w:rPr>
          <w:lang w:val="fr-FR"/>
        </w:rPr>
        <w:t>institutionnelles</w:t>
      </w:r>
      <w:r w:rsidR="00093F12" w:rsidRPr="00BA47B7">
        <w:rPr>
          <w:lang w:val="fr-FR"/>
        </w:rPr>
        <w:t xml:space="preserve"> et privées en Catalogne.</w:t>
      </w:r>
    </w:p>
    <w:p w14:paraId="36AF4F48" w14:textId="6AAE3CFB" w:rsidR="003E3B76" w:rsidRPr="00BA47B7" w:rsidRDefault="00093F12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Vie Coopérative</w:t>
      </w:r>
    </w:p>
    <w:p w14:paraId="7E814DBD" w14:textId="2A114FFC" w:rsidR="003E3B76" w:rsidRPr="00BA47B7" w:rsidRDefault="00093F12" w:rsidP="003E3B76">
      <w:pPr>
        <w:numPr>
          <w:ilvl w:val="0"/>
          <w:numId w:val="18"/>
        </w:numPr>
        <w:rPr>
          <w:lang w:val="fr-FR"/>
        </w:rPr>
      </w:pPr>
      <w:r w:rsidRPr="00BA47B7">
        <w:rPr>
          <w:lang w:val="fr-FR"/>
        </w:rPr>
        <w:t>Registre</w:t>
      </w:r>
    </w:p>
    <w:p w14:paraId="4190463E" w14:textId="0CD7F127" w:rsidR="003E3B76" w:rsidRPr="00BA47B7" w:rsidRDefault="00096B3F" w:rsidP="003E3B76">
      <w:pPr>
        <w:numPr>
          <w:ilvl w:val="0"/>
          <w:numId w:val="18"/>
        </w:numPr>
        <w:rPr>
          <w:lang w:val="fr-FR"/>
        </w:rPr>
      </w:pPr>
      <w:r w:rsidRPr="00BA47B7">
        <w:rPr>
          <w:lang w:val="fr-FR"/>
        </w:rPr>
        <w:t xml:space="preserve">Préparation de </w:t>
      </w:r>
      <w:r w:rsidR="0041508F" w:rsidRPr="00BA47B7">
        <w:rPr>
          <w:lang w:val="fr-FR"/>
        </w:rPr>
        <w:t>documents</w:t>
      </w:r>
      <w:r w:rsidR="003E3B76" w:rsidRPr="00BA47B7">
        <w:rPr>
          <w:lang w:val="fr-FR"/>
        </w:rPr>
        <w:t> </w:t>
      </w:r>
    </w:p>
    <w:p w14:paraId="56E398A8" w14:textId="30CB96FE" w:rsidR="003E3B76" w:rsidRPr="00BA47B7" w:rsidRDefault="00096B3F" w:rsidP="003E3B76">
      <w:pPr>
        <w:rPr>
          <w:lang w:val="fr-FR"/>
        </w:rPr>
      </w:pPr>
      <w:r w:rsidRPr="00BA47B7">
        <w:rPr>
          <w:lang w:val="fr-FR"/>
        </w:rPr>
        <w:t xml:space="preserve">Personnes </w:t>
      </w:r>
      <w:r w:rsidR="003E3B76" w:rsidRPr="00BA47B7">
        <w:rPr>
          <w:lang w:val="fr-FR"/>
        </w:rPr>
        <w:t>: </w:t>
      </w:r>
      <w:proofErr w:type="spellStart"/>
      <w:r w:rsidR="003E3B76" w:rsidRPr="00BA47B7">
        <w:rPr>
          <w:lang w:val="fr-FR"/>
        </w:rPr>
        <w:t>Mária</w:t>
      </w:r>
      <w:proofErr w:type="spellEnd"/>
      <w:r w:rsidR="003E3B76" w:rsidRPr="00BA47B7">
        <w:rPr>
          <w:lang w:val="fr-FR"/>
        </w:rPr>
        <w:t>, Hélène, </w:t>
      </w:r>
      <w:proofErr w:type="spellStart"/>
      <w:r w:rsidR="003E3B76" w:rsidRPr="00BA47B7">
        <w:rPr>
          <w:lang w:val="fr-FR"/>
        </w:rPr>
        <w:t>Mapi</w:t>
      </w:r>
      <w:proofErr w:type="spellEnd"/>
      <w:r w:rsidR="003E3B76" w:rsidRPr="00BA47B7">
        <w:rPr>
          <w:lang w:val="fr-FR"/>
        </w:rPr>
        <w:t> </w:t>
      </w:r>
    </w:p>
    <w:p w14:paraId="74644097" w14:textId="77777777" w:rsidR="003E3B76" w:rsidRPr="00BA47B7" w:rsidRDefault="003E3B76" w:rsidP="003E3B76">
      <w:pPr>
        <w:rPr>
          <w:lang w:val="fr-FR"/>
        </w:rPr>
      </w:pPr>
      <w:r w:rsidRPr="00BA47B7">
        <w:rPr>
          <w:lang w:val="fr-FR"/>
        </w:rPr>
        <w:t> </w:t>
      </w:r>
    </w:p>
    <w:p w14:paraId="450EDFB6" w14:textId="505C6339" w:rsidR="003E3B76" w:rsidRPr="00BA47B7" w:rsidRDefault="0041508F" w:rsidP="003E3B76">
      <w:pPr>
        <w:rPr>
          <w:b/>
          <w:bCs/>
          <w:lang w:val="fr-FR"/>
        </w:rPr>
      </w:pPr>
      <w:r>
        <w:rPr>
          <w:b/>
          <w:bCs/>
          <w:lang w:val="fr-FR"/>
        </w:rPr>
        <w:t>SUBVENTIONS</w:t>
      </w:r>
    </w:p>
    <w:p w14:paraId="66A91086" w14:textId="16DB01B0" w:rsidR="003E3B76" w:rsidRPr="00BA47B7" w:rsidRDefault="00E26FE5" w:rsidP="003E3B76">
      <w:pPr>
        <w:numPr>
          <w:ilvl w:val="0"/>
          <w:numId w:val="19"/>
        </w:numPr>
        <w:rPr>
          <w:lang w:val="fr-FR"/>
        </w:rPr>
      </w:pPr>
      <w:r w:rsidRPr="00BA47B7">
        <w:rPr>
          <w:lang w:val="fr-FR"/>
        </w:rPr>
        <w:t>Veille sur les subventions auxquelles nous pouvons nous présenter</w:t>
      </w:r>
      <w:r w:rsidR="003E3B76" w:rsidRPr="00BA47B7">
        <w:rPr>
          <w:lang w:val="fr-FR"/>
        </w:rPr>
        <w:t xml:space="preserve"> (</w:t>
      </w:r>
      <w:r w:rsidRPr="00BA47B7">
        <w:rPr>
          <w:lang w:val="fr-FR"/>
        </w:rPr>
        <w:t>Conseillères</w:t>
      </w:r>
      <w:r w:rsidR="003E3B76" w:rsidRPr="00BA47B7">
        <w:rPr>
          <w:lang w:val="fr-FR"/>
        </w:rPr>
        <w:t>) </w:t>
      </w:r>
    </w:p>
    <w:p w14:paraId="7EEBC27D" w14:textId="15608087" w:rsidR="003E3B76" w:rsidRPr="00BA47B7" w:rsidRDefault="00C626F5" w:rsidP="003E3B76">
      <w:pPr>
        <w:numPr>
          <w:ilvl w:val="0"/>
          <w:numId w:val="19"/>
        </w:numPr>
        <w:rPr>
          <w:lang w:val="fr-FR"/>
        </w:rPr>
      </w:pPr>
      <w:r w:rsidRPr="00BA47B7">
        <w:rPr>
          <w:lang w:val="fr-FR"/>
        </w:rPr>
        <w:t xml:space="preserve">Formation sur les </w:t>
      </w:r>
      <w:r w:rsidR="0041508F" w:rsidRPr="00BA47B7">
        <w:rPr>
          <w:lang w:val="fr-FR"/>
        </w:rPr>
        <w:t>processus</w:t>
      </w:r>
      <w:r w:rsidR="003E3B76" w:rsidRPr="00BA47B7">
        <w:rPr>
          <w:lang w:val="fr-FR"/>
        </w:rPr>
        <w:t xml:space="preserve"> (</w:t>
      </w:r>
      <w:r w:rsidRPr="00BA47B7">
        <w:rPr>
          <w:lang w:val="fr-FR"/>
        </w:rPr>
        <w:t>conseillères/membres</w:t>
      </w:r>
      <w:r w:rsidR="003E3B76" w:rsidRPr="00BA47B7">
        <w:rPr>
          <w:lang w:val="fr-FR"/>
        </w:rPr>
        <w:t>) (</w:t>
      </w:r>
      <w:proofErr w:type="spellStart"/>
      <w:r w:rsidR="003E3B76" w:rsidRPr="00BA47B7">
        <w:rPr>
          <w:lang w:val="fr-FR"/>
        </w:rPr>
        <w:t>Mapi</w:t>
      </w:r>
      <w:proofErr w:type="spellEnd"/>
      <w:r w:rsidR="003E3B76" w:rsidRPr="00BA47B7">
        <w:rPr>
          <w:lang w:val="fr-FR"/>
        </w:rPr>
        <w:t> + cia) </w:t>
      </w:r>
    </w:p>
    <w:p w14:paraId="35911F23" w14:textId="1C8088EE" w:rsidR="003E3B76" w:rsidRPr="00BA47B7" w:rsidRDefault="00A63A3B" w:rsidP="003E3B76">
      <w:pPr>
        <w:numPr>
          <w:ilvl w:val="0"/>
          <w:numId w:val="20"/>
        </w:numPr>
        <w:rPr>
          <w:lang w:val="fr-FR"/>
        </w:rPr>
      </w:pPr>
      <w:r w:rsidRPr="00BA47B7">
        <w:rPr>
          <w:lang w:val="fr-FR"/>
        </w:rPr>
        <w:t xml:space="preserve">Subventions </w:t>
      </w:r>
      <w:r w:rsidR="0041508F" w:rsidRPr="00BA47B7">
        <w:rPr>
          <w:lang w:val="fr-FR"/>
        </w:rPr>
        <w:t>européennes</w:t>
      </w:r>
      <w:r w:rsidR="003E3B76" w:rsidRPr="00BA47B7">
        <w:rPr>
          <w:lang w:val="fr-FR"/>
        </w:rPr>
        <w:t xml:space="preserve"> (Hélène) </w:t>
      </w:r>
    </w:p>
    <w:p w14:paraId="1B644095" w14:textId="6AFC8AA7" w:rsidR="003E3B76" w:rsidRPr="00BA47B7" w:rsidRDefault="003E3B76" w:rsidP="003E3B76">
      <w:pPr>
        <w:numPr>
          <w:ilvl w:val="0"/>
          <w:numId w:val="20"/>
        </w:numPr>
        <w:rPr>
          <w:lang w:val="fr-FR"/>
        </w:rPr>
      </w:pPr>
      <w:r w:rsidRPr="00BA47B7">
        <w:rPr>
          <w:lang w:val="fr-FR"/>
        </w:rPr>
        <w:t>S</w:t>
      </w:r>
      <w:r w:rsidR="00A63A3B" w:rsidRPr="00BA47B7">
        <w:rPr>
          <w:lang w:val="fr-FR"/>
        </w:rPr>
        <w:t xml:space="preserve">ubvenions pour la </w:t>
      </w:r>
      <w:r w:rsidR="0041508F" w:rsidRPr="00BA47B7">
        <w:rPr>
          <w:lang w:val="fr-FR"/>
        </w:rPr>
        <w:t>structure</w:t>
      </w:r>
      <w:r w:rsidRPr="00BA47B7">
        <w:rPr>
          <w:lang w:val="fr-FR"/>
        </w:rPr>
        <w:t xml:space="preserve"> (</w:t>
      </w:r>
      <w:proofErr w:type="spellStart"/>
      <w:r w:rsidRPr="00BA47B7">
        <w:rPr>
          <w:lang w:val="fr-FR"/>
        </w:rPr>
        <w:t>Mária</w:t>
      </w:r>
      <w:proofErr w:type="spellEnd"/>
      <w:r w:rsidRPr="00BA47B7">
        <w:rPr>
          <w:lang w:val="fr-FR"/>
        </w:rPr>
        <w:t>) </w:t>
      </w:r>
    </w:p>
    <w:p w14:paraId="700E56D0" w14:textId="7B6827C1" w:rsidR="003E3B76" w:rsidRPr="00BA47B7" w:rsidRDefault="00AD3AEE" w:rsidP="003E3B76">
      <w:pPr>
        <w:rPr>
          <w:lang w:val="fr-FR"/>
        </w:rPr>
      </w:pPr>
      <w:r w:rsidRPr="00BA47B7">
        <w:rPr>
          <w:b/>
          <w:bCs/>
          <w:lang w:val="fr-FR"/>
        </w:rPr>
        <w:t>OFFRES</w:t>
      </w:r>
      <w:r w:rsidR="0041508F">
        <w:rPr>
          <w:b/>
          <w:bCs/>
          <w:lang w:val="fr-FR"/>
        </w:rPr>
        <w:t xml:space="preserve"> PUBLIQUES </w:t>
      </w:r>
      <w:r w:rsidR="0041508F" w:rsidRPr="00BA47B7">
        <w:rPr>
          <w:lang w:val="fr-FR"/>
        </w:rPr>
        <w:t>(Ethel</w:t>
      </w:r>
      <w:r w:rsidR="003E3B76" w:rsidRPr="00BA47B7">
        <w:rPr>
          <w:lang w:val="fr-FR"/>
        </w:rPr>
        <w:t>) </w:t>
      </w:r>
    </w:p>
    <w:p w14:paraId="0BB0B752" w14:textId="151B4E1B" w:rsidR="005C27FE" w:rsidRPr="00BA47B7" w:rsidRDefault="005C27FE" w:rsidP="003E3B76">
      <w:pPr>
        <w:numPr>
          <w:ilvl w:val="0"/>
          <w:numId w:val="21"/>
        </w:numPr>
        <w:rPr>
          <w:lang w:val="fr-FR"/>
        </w:rPr>
      </w:pPr>
      <w:r w:rsidRPr="00BA47B7">
        <w:rPr>
          <w:lang w:val="fr-FR"/>
        </w:rPr>
        <w:t>C</w:t>
      </w:r>
      <w:r w:rsidR="00BF1428" w:rsidRPr="00BA47B7">
        <w:rPr>
          <w:lang w:val="fr-FR"/>
        </w:rPr>
        <w:t xml:space="preserve">oordonner et organiser les offres avec la </w:t>
      </w:r>
      <w:r w:rsidR="0041508F" w:rsidRPr="00BA47B7">
        <w:rPr>
          <w:lang w:val="fr-FR"/>
        </w:rPr>
        <w:t>documentation</w:t>
      </w:r>
      <w:r w:rsidR="00BF1428" w:rsidRPr="00BA47B7">
        <w:rPr>
          <w:lang w:val="fr-FR"/>
        </w:rPr>
        <w:t xml:space="preserve"> pertinente pour l’</w:t>
      </w:r>
      <w:r w:rsidR="0041508F" w:rsidRPr="00BA47B7">
        <w:rPr>
          <w:lang w:val="fr-FR"/>
        </w:rPr>
        <w:t>ensemble</w:t>
      </w:r>
      <w:r w:rsidR="00BF1428" w:rsidRPr="00BA47B7">
        <w:rPr>
          <w:lang w:val="fr-FR"/>
        </w:rPr>
        <w:t xml:space="preserve"> de l’équipe.</w:t>
      </w:r>
    </w:p>
    <w:p w14:paraId="0A2CFA41" w14:textId="10BB3B93" w:rsidR="00BF1428" w:rsidRPr="00BA47B7" w:rsidRDefault="00BF1428" w:rsidP="003E3B76">
      <w:pPr>
        <w:numPr>
          <w:ilvl w:val="0"/>
          <w:numId w:val="21"/>
        </w:numPr>
        <w:rPr>
          <w:lang w:val="fr-FR"/>
        </w:rPr>
      </w:pPr>
      <w:r w:rsidRPr="00BA47B7">
        <w:rPr>
          <w:lang w:val="fr-FR"/>
        </w:rPr>
        <w:t xml:space="preserve">Suivi et </w:t>
      </w:r>
      <w:r w:rsidR="002E4FB5" w:rsidRPr="00BA47B7">
        <w:rPr>
          <w:lang w:val="fr-FR"/>
        </w:rPr>
        <w:t>actualisation</w:t>
      </w:r>
      <w:r w:rsidRPr="00BA47B7">
        <w:rPr>
          <w:lang w:val="fr-FR"/>
        </w:rPr>
        <w:t xml:space="preserve"> du ROLCE</w:t>
      </w:r>
      <w:r w:rsidR="004458F2" w:rsidRPr="00BA47B7">
        <w:rPr>
          <w:lang w:val="fr-FR"/>
        </w:rPr>
        <w:t xml:space="preserve">, c’est le registre national auquel nous devons </w:t>
      </w:r>
      <w:r w:rsidR="00922029" w:rsidRPr="00BA47B7">
        <w:rPr>
          <w:lang w:val="fr-FR"/>
        </w:rPr>
        <w:t>être</w:t>
      </w:r>
      <w:r w:rsidR="004458F2" w:rsidRPr="00BA47B7">
        <w:rPr>
          <w:lang w:val="fr-FR"/>
        </w:rPr>
        <w:t xml:space="preserve"> inscrits pour </w:t>
      </w:r>
      <w:r w:rsidR="002E4FB5" w:rsidRPr="00BA47B7">
        <w:rPr>
          <w:lang w:val="fr-FR"/>
        </w:rPr>
        <w:t>présenter toutes les offres et/ou subvention</w:t>
      </w:r>
      <w:r w:rsidR="00922029">
        <w:rPr>
          <w:lang w:val="fr-FR"/>
        </w:rPr>
        <w:t>s</w:t>
      </w:r>
      <w:r w:rsidR="002E4FB5" w:rsidRPr="00BA47B7">
        <w:rPr>
          <w:lang w:val="fr-FR"/>
        </w:rPr>
        <w:t xml:space="preserve"> publiques. </w:t>
      </w:r>
      <w:r w:rsidR="00BF5AC5" w:rsidRPr="00BA47B7">
        <w:rPr>
          <w:lang w:val="fr-FR"/>
        </w:rPr>
        <w:t xml:space="preserve">Le RELI, même chose pour la Catalogne, n’est pas </w:t>
      </w:r>
      <w:r w:rsidR="00922029" w:rsidRPr="00BA47B7">
        <w:rPr>
          <w:lang w:val="fr-FR"/>
        </w:rPr>
        <w:t>indispensable</w:t>
      </w:r>
      <w:r w:rsidR="00BF5AC5" w:rsidRPr="00BA47B7">
        <w:rPr>
          <w:lang w:val="fr-FR"/>
        </w:rPr>
        <w:t xml:space="preserve"> </w:t>
      </w:r>
      <w:r w:rsidR="00922029" w:rsidRPr="00BA47B7">
        <w:rPr>
          <w:lang w:val="fr-FR"/>
        </w:rPr>
        <w:t>puisque</w:t>
      </w:r>
      <w:r w:rsidR="00BF5AC5" w:rsidRPr="00BA47B7">
        <w:rPr>
          <w:lang w:val="fr-FR"/>
        </w:rPr>
        <w:t xml:space="preserve"> notre siège social </w:t>
      </w:r>
      <w:r w:rsidR="007D005F" w:rsidRPr="00BA47B7">
        <w:rPr>
          <w:lang w:val="fr-FR"/>
        </w:rPr>
        <w:t>n’est pas dans la région.</w:t>
      </w:r>
    </w:p>
    <w:p w14:paraId="4B1515A4" w14:textId="42AEDF65" w:rsidR="007D005F" w:rsidRPr="00BA47B7" w:rsidRDefault="007D005F" w:rsidP="003E3B76">
      <w:pPr>
        <w:numPr>
          <w:ilvl w:val="0"/>
          <w:numId w:val="22"/>
        </w:numPr>
        <w:rPr>
          <w:lang w:val="fr-FR"/>
        </w:rPr>
      </w:pPr>
      <w:r w:rsidRPr="00BA47B7">
        <w:rPr>
          <w:lang w:val="fr-FR"/>
        </w:rPr>
        <w:t>Calendrier de offres (comme pour les subventions)</w:t>
      </w:r>
      <w:r w:rsidR="00052395" w:rsidRPr="00BA47B7">
        <w:rPr>
          <w:lang w:val="fr-FR"/>
        </w:rPr>
        <w:t xml:space="preserve"> </w:t>
      </w:r>
      <w:r w:rsidR="00922029">
        <w:rPr>
          <w:lang w:val="fr-FR"/>
        </w:rPr>
        <w:t>pour</w:t>
      </w:r>
      <w:r w:rsidR="00052395" w:rsidRPr="00BA47B7">
        <w:rPr>
          <w:lang w:val="fr-FR"/>
        </w:rPr>
        <w:t xml:space="preserve"> nous aider au suivi.</w:t>
      </w:r>
    </w:p>
    <w:p w14:paraId="015B451F" w14:textId="70C3CBAC" w:rsidR="00052395" w:rsidRPr="00BA47B7" w:rsidRDefault="00922029" w:rsidP="003E3B76">
      <w:pPr>
        <w:numPr>
          <w:ilvl w:val="0"/>
          <w:numId w:val="22"/>
        </w:numPr>
        <w:rPr>
          <w:lang w:val="fr-FR"/>
        </w:rPr>
      </w:pPr>
      <w:r w:rsidRPr="00BA47B7">
        <w:rPr>
          <w:lang w:val="fr-FR"/>
        </w:rPr>
        <w:t>Suscription</w:t>
      </w:r>
      <w:r w:rsidR="00052395" w:rsidRPr="00BA47B7">
        <w:rPr>
          <w:lang w:val="fr-FR"/>
        </w:rPr>
        <w:t xml:space="preserve"> aux alertes</w:t>
      </w:r>
    </w:p>
    <w:p w14:paraId="782DDB99" w14:textId="1B17A674" w:rsidR="003E3B76" w:rsidRPr="00BA47B7" w:rsidRDefault="00AC2958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RÉSEAUX DES SALLES DE SPECTACLE VIVANT</w:t>
      </w:r>
    </w:p>
    <w:p w14:paraId="029FC6F1" w14:textId="36BAE86F" w:rsidR="00AC2958" w:rsidRPr="00BA47B7" w:rsidRDefault="0048317C" w:rsidP="003E3B76">
      <w:pPr>
        <w:numPr>
          <w:ilvl w:val="0"/>
          <w:numId w:val="23"/>
        </w:numPr>
        <w:rPr>
          <w:lang w:val="fr-FR"/>
        </w:rPr>
      </w:pPr>
      <w:r w:rsidRPr="00BA47B7">
        <w:rPr>
          <w:lang w:val="fr-FR"/>
        </w:rPr>
        <w:t xml:space="preserve">Priscilla et Silvia </w:t>
      </w:r>
      <w:r w:rsidR="00922029" w:rsidRPr="00BA47B7">
        <w:rPr>
          <w:lang w:val="fr-FR"/>
        </w:rPr>
        <w:t>prépareront</w:t>
      </w:r>
      <w:r w:rsidRPr="00BA47B7">
        <w:rPr>
          <w:lang w:val="fr-FR"/>
        </w:rPr>
        <w:t xml:space="preserve"> un </w:t>
      </w:r>
      <w:r w:rsidR="00922029" w:rsidRPr="00BA47B7">
        <w:rPr>
          <w:lang w:val="fr-FR"/>
        </w:rPr>
        <w:t>document</w:t>
      </w:r>
      <w:r w:rsidRPr="00BA47B7">
        <w:rPr>
          <w:lang w:val="fr-FR"/>
        </w:rPr>
        <w:t xml:space="preserve"> </w:t>
      </w:r>
      <w:r w:rsidR="00922029" w:rsidRPr="00BA47B7">
        <w:rPr>
          <w:lang w:val="fr-FR"/>
        </w:rPr>
        <w:t>explicatif</w:t>
      </w:r>
      <w:r w:rsidRPr="00BA47B7">
        <w:rPr>
          <w:lang w:val="fr-FR"/>
        </w:rPr>
        <w:t xml:space="preserve"> </w:t>
      </w:r>
      <w:r w:rsidR="00E545ED" w:rsidRPr="00BA47B7">
        <w:rPr>
          <w:lang w:val="fr-FR"/>
        </w:rPr>
        <w:t xml:space="preserve">et aideront les autres conseillères pour s’y </w:t>
      </w:r>
      <w:r w:rsidR="00922029" w:rsidRPr="00BA47B7">
        <w:rPr>
          <w:lang w:val="fr-FR"/>
        </w:rPr>
        <w:t>présenter</w:t>
      </w:r>
      <w:r w:rsidR="00E545ED" w:rsidRPr="00BA47B7">
        <w:rPr>
          <w:lang w:val="fr-FR"/>
        </w:rPr>
        <w:t>. Ci-après les différents liens :</w:t>
      </w:r>
    </w:p>
    <w:p w14:paraId="682A1BEF" w14:textId="77777777" w:rsidR="003E3B76" w:rsidRPr="00BA47B7" w:rsidRDefault="0010150A" w:rsidP="003E3B76">
      <w:pPr>
        <w:numPr>
          <w:ilvl w:val="0"/>
          <w:numId w:val="23"/>
        </w:numPr>
        <w:rPr>
          <w:lang w:val="fr-FR"/>
        </w:rPr>
      </w:pPr>
      <w:hyperlink r:id="rId14" w:tgtFrame="_blank" w:history="1">
        <w:r w:rsidR="003E3B76" w:rsidRPr="00BA47B7">
          <w:rPr>
            <w:rStyle w:val="Hipervnculo"/>
            <w:lang w:val="fr-FR"/>
          </w:rPr>
          <w:t>https://www.redescena.net/actualidad/ayudas-y-convocatorias/listado.php?tipoNoticia=5</w:t>
        </w:r>
      </w:hyperlink>
      <w:r w:rsidR="003E3B76" w:rsidRPr="00BA47B7">
        <w:rPr>
          <w:lang w:val="fr-FR"/>
        </w:rPr>
        <w:t> </w:t>
      </w:r>
    </w:p>
    <w:p w14:paraId="327E90AB" w14:textId="77777777" w:rsidR="003E3B76" w:rsidRPr="00BA47B7" w:rsidRDefault="0010150A" w:rsidP="003E3B76">
      <w:pPr>
        <w:numPr>
          <w:ilvl w:val="0"/>
          <w:numId w:val="24"/>
        </w:numPr>
        <w:rPr>
          <w:lang w:val="fr-FR"/>
        </w:rPr>
      </w:pPr>
      <w:hyperlink r:id="rId15" w:tgtFrame="_blank" w:history="1">
        <w:r w:rsidR="003E3B76" w:rsidRPr="00BA47B7">
          <w:rPr>
            <w:rStyle w:val="Hipervnculo"/>
            <w:lang w:val="fr-FR"/>
          </w:rPr>
          <w:t>https://www.redescena.net/descargas/catalogo_redes_circuitos.pdf</w:t>
        </w:r>
      </w:hyperlink>
      <w:r w:rsidR="003E3B76" w:rsidRPr="00BA47B7">
        <w:rPr>
          <w:lang w:val="fr-FR"/>
        </w:rPr>
        <w:t> </w:t>
      </w:r>
    </w:p>
    <w:p w14:paraId="6DF5A2E3" w14:textId="77777777" w:rsidR="00BA66B9" w:rsidRDefault="00BA66B9">
      <w:pPr>
        <w:tabs>
          <w:tab w:val="clear" w:pos="4962"/>
        </w:tabs>
        <w:spacing w:before="0" w:after="0"/>
        <w:rPr>
          <w:b/>
          <w:bCs/>
          <w:lang w:val="fr-FR"/>
        </w:rPr>
      </w:pPr>
      <w:r>
        <w:rPr>
          <w:b/>
          <w:bCs/>
          <w:lang w:val="fr-FR"/>
        </w:rPr>
        <w:br w:type="page"/>
      </w:r>
    </w:p>
    <w:p w14:paraId="3C80B8BA" w14:textId="4DA92B79" w:rsidR="003E3B76" w:rsidRPr="00BA47B7" w:rsidRDefault="00E545ED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BUDGETS</w:t>
      </w:r>
    </w:p>
    <w:p w14:paraId="313B91C9" w14:textId="269720E5" w:rsidR="003E3B76" w:rsidRPr="00BA47B7" w:rsidRDefault="003E3B76" w:rsidP="003E3B76">
      <w:pPr>
        <w:numPr>
          <w:ilvl w:val="0"/>
          <w:numId w:val="25"/>
        </w:numPr>
        <w:rPr>
          <w:lang w:val="fr-FR"/>
        </w:rPr>
      </w:pPr>
      <w:r w:rsidRPr="00BA47B7">
        <w:rPr>
          <w:lang w:val="fr-FR"/>
        </w:rPr>
        <w:t xml:space="preserve">Hélène </w:t>
      </w:r>
      <w:r w:rsidR="00E545ED" w:rsidRPr="00BA47B7">
        <w:rPr>
          <w:lang w:val="fr-FR"/>
        </w:rPr>
        <w:t>aidera les conseillères pour les devis dans le domaine du spectacle vivant</w:t>
      </w:r>
      <w:r w:rsidRPr="00BA47B7">
        <w:rPr>
          <w:lang w:val="fr-FR"/>
        </w:rPr>
        <w:t> </w:t>
      </w:r>
    </w:p>
    <w:p w14:paraId="55549A2B" w14:textId="420B35CF" w:rsidR="003E3B76" w:rsidRPr="00BA47B7" w:rsidRDefault="003E3B76" w:rsidP="003E3B76">
      <w:pPr>
        <w:numPr>
          <w:ilvl w:val="0"/>
          <w:numId w:val="25"/>
        </w:numPr>
        <w:rPr>
          <w:lang w:val="fr-FR"/>
        </w:rPr>
      </w:pPr>
      <w:proofErr w:type="spellStart"/>
      <w:r w:rsidRPr="00BA47B7">
        <w:rPr>
          <w:lang w:val="fr-FR"/>
        </w:rPr>
        <w:t>Mapi</w:t>
      </w:r>
      <w:proofErr w:type="spellEnd"/>
      <w:r w:rsidRPr="00BA47B7">
        <w:rPr>
          <w:lang w:val="fr-FR"/>
        </w:rPr>
        <w:t> </w:t>
      </w:r>
      <w:r w:rsidR="00E545ED" w:rsidRPr="00BA47B7">
        <w:rPr>
          <w:lang w:val="fr-FR"/>
        </w:rPr>
        <w:t xml:space="preserve">aidera pour les </w:t>
      </w:r>
      <w:r w:rsidR="004A34D5" w:rsidRPr="00BA47B7">
        <w:rPr>
          <w:lang w:val="fr-FR"/>
        </w:rPr>
        <w:t xml:space="preserve">devis des autres </w:t>
      </w:r>
      <w:r w:rsidR="00005C2E" w:rsidRPr="00BA47B7">
        <w:rPr>
          <w:lang w:val="fr-FR"/>
        </w:rPr>
        <w:t>domaines</w:t>
      </w:r>
    </w:p>
    <w:p w14:paraId="2A929F76" w14:textId="6393E090" w:rsidR="00005C2E" w:rsidRPr="00BA47B7" w:rsidRDefault="00005C2E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COORDINATION DE</w:t>
      </w:r>
      <w:r w:rsidR="00421EBD" w:rsidRPr="00BA47B7">
        <w:rPr>
          <w:b/>
          <w:bCs/>
          <w:lang w:val="fr-FR"/>
        </w:rPr>
        <w:t>S</w:t>
      </w:r>
      <w:r w:rsidRPr="00BA47B7">
        <w:rPr>
          <w:b/>
          <w:bCs/>
          <w:lang w:val="fr-FR"/>
        </w:rPr>
        <w:t xml:space="preserve"> ACTIVITÉS E</w:t>
      </w:r>
      <w:r w:rsidR="00FE7BB4" w:rsidRPr="00BA47B7">
        <w:rPr>
          <w:b/>
          <w:bCs/>
          <w:lang w:val="fr-FR"/>
        </w:rPr>
        <w:t>NTREPREUNARIALES</w:t>
      </w:r>
    </w:p>
    <w:p w14:paraId="1179FC47" w14:textId="49D9FA2B" w:rsidR="00FE7BB4" w:rsidRPr="00BA47B7" w:rsidRDefault="00FE7BB4" w:rsidP="003E3B76">
      <w:pPr>
        <w:numPr>
          <w:ilvl w:val="0"/>
          <w:numId w:val="26"/>
        </w:numPr>
        <w:rPr>
          <w:lang w:val="fr-FR"/>
        </w:rPr>
      </w:pPr>
      <w:r w:rsidRPr="00BA47B7">
        <w:rPr>
          <w:lang w:val="fr-FR"/>
        </w:rPr>
        <w:t xml:space="preserve">Silvia aidera avec la </w:t>
      </w:r>
      <w:r w:rsidR="007B47F4" w:rsidRPr="00BA47B7">
        <w:rPr>
          <w:lang w:val="fr-FR"/>
        </w:rPr>
        <w:t>documentation</w:t>
      </w:r>
      <w:r w:rsidRPr="00BA47B7">
        <w:rPr>
          <w:lang w:val="fr-FR"/>
        </w:rPr>
        <w:t xml:space="preserve"> </w:t>
      </w:r>
      <w:r w:rsidR="007B47F4" w:rsidRPr="00BA47B7">
        <w:rPr>
          <w:lang w:val="fr-FR"/>
        </w:rPr>
        <w:t>des différentes plateformes</w:t>
      </w:r>
      <w:r w:rsidRPr="00BA47B7">
        <w:rPr>
          <w:lang w:val="fr-FR"/>
        </w:rPr>
        <w:t xml:space="preserve"> de coordination d’activités </w:t>
      </w:r>
      <w:r w:rsidR="001C446D" w:rsidRPr="00BA47B7">
        <w:rPr>
          <w:lang w:val="fr-FR"/>
        </w:rPr>
        <w:t xml:space="preserve">pour les </w:t>
      </w:r>
      <w:r w:rsidR="007B47F4" w:rsidRPr="00BA47B7">
        <w:rPr>
          <w:lang w:val="fr-FR"/>
        </w:rPr>
        <w:t>grands</w:t>
      </w:r>
      <w:r w:rsidR="001C446D" w:rsidRPr="00BA47B7">
        <w:rPr>
          <w:lang w:val="fr-FR"/>
        </w:rPr>
        <w:t xml:space="preserve"> </w:t>
      </w:r>
      <w:r w:rsidR="007B47F4" w:rsidRPr="00BA47B7">
        <w:rPr>
          <w:lang w:val="fr-FR"/>
        </w:rPr>
        <w:t>événements</w:t>
      </w:r>
      <w:r w:rsidR="001C446D" w:rsidRPr="00BA47B7">
        <w:rPr>
          <w:lang w:val="fr-FR"/>
        </w:rPr>
        <w:t xml:space="preserve"> gérés à travers des </w:t>
      </w:r>
      <w:r w:rsidR="007B47F4" w:rsidRPr="00BA47B7">
        <w:rPr>
          <w:lang w:val="fr-FR"/>
        </w:rPr>
        <w:t>plateformes</w:t>
      </w:r>
      <w:r w:rsidR="001C446D" w:rsidRPr="00BA47B7">
        <w:rPr>
          <w:lang w:val="fr-FR"/>
        </w:rPr>
        <w:t xml:space="preserve">, et pour obtenir l’accréditation des </w:t>
      </w:r>
      <w:r w:rsidR="007B47F4" w:rsidRPr="00BA47B7">
        <w:rPr>
          <w:lang w:val="fr-FR"/>
        </w:rPr>
        <w:t>sociétaires</w:t>
      </w:r>
      <w:r w:rsidR="001C446D" w:rsidRPr="00BA47B7">
        <w:rPr>
          <w:lang w:val="fr-FR"/>
        </w:rPr>
        <w:t>.</w:t>
      </w:r>
    </w:p>
    <w:p w14:paraId="243B7944" w14:textId="36C5F1DB" w:rsidR="003E3B76" w:rsidRPr="00BA47B7" w:rsidRDefault="003E3B76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 </w:t>
      </w:r>
    </w:p>
    <w:p w14:paraId="383656AB" w14:textId="57E5E585" w:rsidR="001C446D" w:rsidRPr="00BA47B7" w:rsidRDefault="001C446D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DINAMSATION DES MEMBRES</w:t>
      </w:r>
    </w:p>
    <w:p w14:paraId="108551A6" w14:textId="3CAC988B" w:rsidR="000A2A47" w:rsidRPr="00BA47B7" w:rsidRDefault="001C446D" w:rsidP="00A36505">
      <w:pPr>
        <w:numPr>
          <w:ilvl w:val="0"/>
          <w:numId w:val="27"/>
        </w:numPr>
        <w:rPr>
          <w:lang w:val="fr-FR"/>
        </w:rPr>
      </w:pPr>
      <w:r w:rsidRPr="00BA47B7">
        <w:rPr>
          <w:lang w:val="fr-FR"/>
        </w:rPr>
        <w:t xml:space="preserve">Faire des </w:t>
      </w:r>
      <w:r w:rsidR="00D35F9C" w:rsidRPr="00BA47B7">
        <w:rPr>
          <w:lang w:val="fr-FR"/>
        </w:rPr>
        <w:t xml:space="preserve">activités webinar avec les </w:t>
      </w:r>
      <w:r w:rsidR="007B47F4" w:rsidRPr="00BA47B7">
        <w:rPr>
          <w:lang w:val="fr-FR"/>
        </w:rPr>
        <w:t>sociétaires</w:t>
      </w:r>
      <w:r w:rsidR="00D35F9C" w:rsidRPr="00BA47B7">
        <w:rPr>
          <w:lang w:val="fr-FR"/>
        </w:rPr>
        <w:t xml:space="preserve"> pour les former, répondre aux doutes. Mettre en pla</w:t>
      </w:r>
      <w:r w:rsidR="00D36998" w:rsidRPr="00BA47B7">
        <w:rPr>
          <w:lang w:val="fr-FR"/>
        </w:rPr>
        <w:t>ce des actions virtuelles d’accompagnement en groupe</w:t>
      </w:r>
      <w:r w:rsidR="00A36505" w:rsidRPr="00BA47B7">
        <w:rPr>
          <w:lang w:val="fr-FR"/>
        </w:rPr>
        <w:t xml:space="preserve"> </w:t>
      </w:r>
    </w:p>
    <w:p w14:paraId="2A3E4C23" w14:textId="72A5BB16" w:rsidR="00A36505" w:rsidRPr="00BA47B7" w:rsidRDefault="00A36505" w:rsidP="003E3B76">
      <w:pPr>
        <w:numPr>
          <w:ilvl w:val="0"/>
          <w:numId w:val="27"/>
        </w:numPr>
        <w:rPr>
          <w:lang w:val="fr-FR"/>
        </w:rPr>
      </w:pPr>
      <w:r w:rsidRPr="00BA47B7">
        <w:rPr>
          <w:lang w:val="fr-FR"/>
        </w:rPr>
        <w:t xml:space="preserve">Motiver les membres </w:t>
      </w:r>
      <w:r w:rsidR="00ED0A50" w:rsidRPr="00BA47B7">
        <w:rPr>
          <w:lang w:val="fr-FR"/>
        </w:rPr>
        <w:t xml:space="preserve">pour qu’ils </w:t>
      </w:r>
      <w:r w:rsidR="007B47F4" w:rsidRPr="00BA47B7">
        <w:rPr>
          <w:lang w:val="fr-FR"/>
        </w:rPr>
        <w:t>partagent</w:t>
      </w:r>
      <w:r w:rsidR="00ED0A50" w:rsidRPr="00BA47B7">
        <w:rPr>
          <w:lang w:val="fr-FR"/>
        </w:rPr>
        <w:t xml:space="preserve"> des contenus et s’autoforment, et </w:t>
      </w:r>
      <w:r w:rsidR="007B47F4" w:rsidRPr="00BA47B7">
        <w:rPr>
          <w:lang w:val="fr-FR"/>
        </w:rPr>
        <w:t>partagent</w:t>
      </w:r>
      <w:r w:rsidR="00ED0A50" w:rsidRPr="00BA47B7">
        <w:rPr>
          <w:lang w:val="fr-FR"/>
        </w:rPr>
        <w:t xml:space="preserve"> leurs </w:t>
      </w:r>
      <w:r w:rsidR="007B47F4" w:rsidRPr="00BA47B7">
        <w:rPr>
          <w:lang w:val="fr-FR"/>
        </w:rPr>
        <w:t>expériences</w:t>
      </w:r>
      <w:r w:rsidR="00ED0A50" w:rsidRPr="00BA47B7">
        <w:rPr>
          <w:lang w:val="fr-FR"/>
        </w:rPr>
        <w:t>.</w:t>
      </w:r>
    </w:p>
    <w:p w14:paraId="6C2283B5" w14:textId="14D288D2" w:rsidR="00ED0A50" w:rsidRPr="00BA47B7" w:rsidRDefault="00ED0A50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COMMUNICATION</w:t>
      </w:r>
    </w:p>
    <w:p w14:paraId="3532F550" w14:textId="297AAFE6" w:rsidR="002D72F7" w:rsidRPr="00BA47B7" w:rsidRDefault="002E42EF" w:rsidP="003E3B76">
      <w:pPr>
        <w:numPr>
          <w:ilvl w:val="0"/>
          <w:numId w:val="28"/>
        </w:numPr>
        <w:rPr>
          <w:lang w:val="fr-FR"/>
        </w:rPr>
      </w:pPr>
      <w:proofErr w:type="spellStart"/>
      <w:r w:rsidRPr="00BA47B7">
        <w:rPr>
          <w:lang w:val="fr-FR"/>
        </w:rPr>
        <w:t>Mapi</w:t>
      </w:r>
      <w:proofErr w:type="spellEnd"/>
      <w:r w:rsidRPr="00BA47B7">
        <w:rPr>
          <w:lang w:val="fr-FR"/>
        </w:rPr>
        <w:t xml:space="preserve"> </w:t>
      </w:r>
      <w:r w:rsidR="007B47F4" w:rsidRPr="00BA47B7">
        <w:rPr>
          <w:lang w:val="fr-FR"/>
        </w:rPr>
        <w:t>coordonnera</w:t>
      </w:r>
      <w:r w:rsidRPr="00BA47B7">
        <w:rPr>
          <w:lang w:val="fr-FR"/>
        </w:rPr>
        <w:t>, avec l’appui des conseillères (en adjoint le brouillon d</w:t>
      </w:r>
      <w:r w:rsidR="001627E3" w:rsidRPr="00BA47B7">
        <w:rPr>
          <w:lang w:val="fr-FR"/>
        </w:rPr>
        <w:t xml:space="preserve">u début du plan </w:t>
      </w:r>
      <w:r w:rsidR="007B47F4" w:rsidRPr="00BA47B7">
        <w:rPr>
          <w:lang w:val="fr-FR"/>
        </w:rPr>
        <w:t>médias</w:t>
      </w:r>
      <w:r w:rsidR="001627E3" w:rsidRPr="00BA47B7">
        <w:rPr>
          <w:lang w:val="fr-FR"/>
        </w:rPr>
        <w:t xml:space="preserve"> sociaux</w:t>
      </w:r>
      <w:r w:rsidR="00333F36">
        <w:rPr>
          <w:lang w:val="fr-FR"/>
        </w:rPr>
        <w:t xml:space="preserve"> en espagnol</w:t>
      </w:r>
      <w:r w:rsidR="001627E3" w:rsidRPr="00BA47B7">
        <w:rPr>
          <w:lang w:val="fr-FR"/>
        </w:rPr>
        <w:t>)</w:t>
      </w:r>
    </w:p>
    <w:p w14:paraId="54A0BAFB" w14:textId="7602349C" w:rsidR="001627E3" w:rsidRPr="00BA47B7" w:rsidRDefault="001627E3" w:rsidP="003E3B76">
      <w:pPr>
        <w:numPr>
          <w:ilvl w:val="0"/>
          <w:numId w:val="28"/>
        </w:numPr>
        <w:rPr>
          <w:lang w:val="fr-FR"/>
        </w:rPr>
      </w:pPr>
      <w:r w:rsidRPr="00BA47B7">
        <w:rPr>
          <w:lang w:val="fr-FR"/>
        </w:rPr>
        <w:t xml:space="preserve">On demande aux </w:t>
      </w:r>
      <w:r w:rsidR="00BA66B9" w:rsidRPr="00BA47B7">
        <w:rPr>
          <w:lang w:val="fr-FR"/>
        </w:rPr>
        <w:t>conseillères :</w:t>
      </w:r>
    </w:p>
    <w:p w14:paraId="6A5A7897" w14:textId="619DD63C" w:rsidR="001627E3" w:rsidRPr="00BA47B7" w:rsidRDefault="001627E3" w:rsidP="001627E3">
      <w:pPr>
        <w:pStyle w:val="Prrafodelista"/>
        <w:numPr>
          <w:ilvl w:val="0"/>
          <w:numId w:val="37"/>
        </w:numPr>
        <w:rPr>
          <w:lang w:val="fr-FR"/>
        </w:rPr>
      </w:pPr>
      <w:r w:rsidRPr="00BA47B7">
        <w:rPr>
          <w:lang w:val="fr-FR"/>
        </w:rPr>
        <w:t xml:space="preserve">Information sur les activités des </w:t>
      </w:r>
      <w:r w:rsidR="007B47F4" w:rsidRPr="00BA47B7">
        <w:rPr>
          <w:lang w:val="fr-FR"/>
        </w:rPr>
        <w:t>sociétaires</w:t>
      </w:r>
    </w:p>
    <w:p w14:paraId="258A84C6" w14:textId="0A72ABA5" w:rsidR="001627E3" w:rsidRPr="00BA47B7" w:rsidRDefault="001627E3" w:rsidP="001627E3">
      <w:pPr>
        <w:pStyle w:val="Prrafodelista"/>
        <w:numPr>
          <w:ilvl w:val="0"/>
          <w:numId w:val="37"/>
        </w:numPr>
        <w:rPr>
          <w:lang w:val="fr-FR"/>
        </w:rPr>
      </w:pPr>
      <w:r w:rsidRPr="00BA47B7">
        <w:rPr>
          <w:lang w:val="fr-FR"/>
        </w:rPr>
        <w:t xml:space="preserve">Les motiver à </w:t>
      </w:r>
      <w:r w:rsidR="007B47F4" w:rsidRPr="00BA47B7">
        <w:rPr>
          <w:lang w:val="fr-FR"/>
        </w:rPr>
        <w:t>répondre</w:t>
      </w:r>
      <w:r w:rsidR="008B29B0" w:rsidRPr="00BA47B7">
        <w:rPr>
          <w:lang w:val="fr-FR"/>
        </w:rPr>
        <w:t xml:space="preserve"> à l’enquête</w:t>
      </w:r>
    </w:p>
    <w:p w14:paraId="0EBFE0E8" w14:textId="77777777" w:rsidR="007B47F4" w:rsidRDefault="008B29B0" w:rsidP="008949D9">
      <w:pPr>
        <w:pStyle w:val="Prrafodelista"/>
        <w:numPr>
          <w:ilvl w:val="0"/>
          <w:numId w:val="37"/>
        </w:numPr>
        <w:rPr>
          <w:lang w:val="fr-FR"/>
        </w:rPr>
      </w:pPr>
      <w:r w:rsidRPr="007B47F4">
        <w:rPr>
          <w:lang w:val="fr-FR"/>
        </w:rPr>
        <w:t xml:space="preserve">Envoyer des photos </w:t>
      </w:r>
      <w:r w:rsidR="00690609" w:rsidRPr="007B47F4">
        <w:rPr>
          <w:lang w:val="fr-FR"/>
        </w:rPr>
        <w:t xml:space="preserve">de leur </w:t>
      </w:r>
      <w:r w:rsidR="007B47F4" w:rsidRPr="007B47F4">
        <w:rPr>
          <w:lang w:val="fr-FR"/>
        </w:rPr>
        <w:t>environnement</w:t>
      </w:r>
      <w:r w:rsidR="00690609" w:rsidRPr="007B47F4">
        <w:rPr>
          <w:lang w:val="fr-FR"/>
        </w:rPr>
        <w:t xml:space="preserve"> de travail, soit </w:t>
      </w:r>
      <w:r w:rsidR="004B5923" w:rsidRPr="007B47F4">
        <w:rPr>
          <w:lang w:val="fr-FR"/>
        </w:rPr>
        <w:t xml:space="preserve">chez elle soit au bureau afin que les </w:t>
      </w:r>
      <w:r w:rsidR="007B47F4" w:rsidRPr="007B47F4">
        <w:rPr>
          <w:lang w:val="fr-FR"/>
        </w:rPr>
        <w:t>sociétaires</w:t>
      </w:r>
      <w:r w:rsidR="004B5923" w:rsidRPr="007B47F4">
        <w:rPr>
          <w:lang w:val="fr-FR"/>
        </w:rPr>
        <w:t xml:space="preserve"> les connaissent </w:t>
      </w:r>
      <w:r w:rsidR="007B47F4">
        <w:rPr>
          <w:lang w:val="fr-FR"/>
        </w:rPr>
        <w:t>mieux</w:t>
      </w:r>
    </w:p>
    <w:p w14:paraId="4311B0F9" w14:textId="69CE84AD" w:rsidR="004B5923" w:rsidRPr="00BA47B7" w:rsidRDefault="003D7A7A" w:rsidP="003E3B76">
      <w:pPr>
        <w:numPr>
          <w:ilvl w:val="0"/>
          <w:numId w:val="31"/>
        </w:numPr>
        <w:rPr>
          <w:lang w:val="fr-FR"/>
        </w:rPr>
      </w:pPr>
      <w:r w:rsidRPr="00BA47B7">
        <w:rPr>
          <w:lang w:val="fr-FR"/>
        </w:rPr>
        <w:t xml:space="preserve">Mettre en place l’espace privé sur le site (ceci à moyen terme, </w:t>
      </w:r>
      <w:proofErr w:type="spellStart"/>
      <w:r w:rsidRPr="00BA47B7">
        <w:rPr>
          <w:lang w:val="fr-FR"/>
        </w:rPr>
        <w:t>please</w:t>
      </w:r>
      <w:proofErr w:type="spellEnd"/>
      <w:r w:rsidRPr="00BA47B7">
        <w:rPr>
          <w:lang w:val="fr-FR"/>
        </w:rPr>
        <w:t>)</w:t>
      </w:r>
      <w:r w:rsidR="00B56024" w:rsidRPr="00BA47B7">
        <w:rPr>
          <w:lang w:val="fr-FR"/>
        </w:rPr>
        <w:t xml:space="preserve"> avec des contenus et des ressources pour les membres</w:t>
      </w:r>
    </w:p>
    <w:p w14:paraId="45BE3B1D" w14:textId="3B7568B3" w:rsidR="00B56024" w:rsidRPr="00BA47B7" w:rsidRDefault="00B56024" w:rsidP="003E3B76">
      <w:pPr>
        <w:numPr>
          <w:ilvl w:val="0"/>
          <w:numId w:val="31"/>
        </w:numPr>
        <w:rPr>
          <w:lang w:val="fr-FR"/>
        </w:rPr>
      </w:pPr>
      <w:r w:rsidRPr="00BA47B7">
        <w:rPr>
          <w:lang w:val="fr-FR"/>
        </w:rPr>
        <w:t>Appui à la communication et création-traduction (en catalan) de contenus, flyers, dossier (Ethel)</w:t>
      </w:r>
    </w:p>
    <w:p w14:paraId="52582BD6" w14:textId="6DFD4E75" w:rsidR="00B56024" w:rsidRPr="00BA47B7" w:rsidRDefault="00B56024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FORMATIO</w:t>
      </w:r>
      <w:r w:rsidR="00D10404" w:rsidRPr="00BA47B7">
        <w:rPr>
          <w:b/>
          <w:bCs/>
          <w:lang w:val="fr-FR"/>
        </w:rPr>
        <w:t>N</w:t>
      </w:r>
    </w:p>
    <w:p w14:paraId="462057E4" w14:textId="5784747C" w:rsidR="00B56024" w:rsidRPr="00BA47B7" w:rsidRDefault="00B56024" w:rsidP="003E3B76">
      <w:pPr>
        <w:numPr>
          <w:ilvl w:val="0"/>
          <w:numId w:val="32"/>
        </w:numPr>
        <w:rPr>
          <w:lang w:val="fr-FR"/>
        </w:rPr>
      </w:pPr>
      <w:r w:rsidRPr="00BA47B7">
        <w:rPr>
          <w:lang w:val="fr-FR"/>
        </w:rPr>
        <w:t xml:space="preserve">S’autoformer et partager les connaissances de chacune, pour avoir une équipe </w:t>
      </w:r>
      <w:r w:rsidR="002E5458" w:rsidRPr="00BA47B7">
        <w:rPr>
          <w:lang w:val="fr-FR"/>
        </w:rPr>
        <w:t>plus complète</w:t>
      </w:r>
    </w:p>
    <w:p w14:paraId="788E613D" w14:textId="642E556D" w:rsidR="003E3B76" w:rsidRPr="00BA47B7" w:rsidRDefault="002E5458" w:rsidP="007F557E">
      <w:pPr>
        <w:numPr>
          <w:ilvl w:val="0"/>
          <w:numId w:val="33"/>
        </w:numPr>
        <w:rPr>
          <w:lang w:val="fr-FR"/>
        </w:rPr>
      </w:pPr>
      <w:r w:rsidRPr="00BA47B7">
        <w:rPr>
          <w:lang w:val="fr-FR"/>
        </w:rPr>
        <w:t xml:space="preserve">On commence les cours de français </w:t>
      </w:r>
      <w:r w:rsidR="00706154" w:rsidRPr="00BA47B7">
        <w:rPr>
          <w:lang w:val="fr-FR"/>
        </w:rPr>
        <w:t xml:space="preserve">lundi </w:t>
      </w:r>
      <w:r w:rsidR="008949D9">
        <w:rPr>
          <w:lang w:val="fr-FR"/>
        </w:rPr>
        <w:t>donnés</w:t>
      </w:r>
      <w:r w:rsidR="00706154" w:rsidRPr="00BA47B7">
        <w:rPr>
          <w:lang w:val="fr-FR"/>
        </w:rPr>
        <w:t xml:space="preserve"> par Hélène à 9h30 et on </w:t>
      </w:r>
      <w:r w:rsidR="00D10404" w:rsidRPr="00BA47B7">
        <w:rPr>
          <w:lang w:val="fr-FR"/>
        </w:rPr>
        <w:t>décidera de la fréquence</w:t>
      </w:r>
      <w:r w:rsidR="003E3B76" w:rsidRPr="00BA47B7">
        <w:rPr>
          <w:lang w:val="fr-FR"/>
        </w:rPr>
        <w:t> </w:t>
      </w:r>
      <w:r w:rsidR="003E3B76" w:rsidRPr="00BA47B7">
        <w:rPr>
          <w:rFonts w:ascii="Segoe UI Emoji" w:hAnsi="Segoe UI Emoji" w:cs="Segoe UI Emoji"/>
          <w:lang w:val="fr-FR"/>
        </w:rPr>
        <w:t>😊</w:t>
      </w:r>
      <w:r w:rsidR="003E3B76" w:rsidRPr="00BA47B7">
        <w:rPr>
          <w:lang w:val="fr-FR"/>
        </w:rPr>
        <w:t> </w:t>
      </w:r>
    </w:p>
    <w:p w14:paraId="0924CE57" w14:textId="298634AD" w:rsidR="00D10404" w:rsidRPr="00BA47B7" w:rsidRDefault="00D10404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RECOUVREMENT DE FACTURES</w:t>
      </w:r>
    </w:p>
    <w:p w14:paraId="2F39AF1A" w14:textId="031F9578" w:rsidR="00D10404" w:rsidRPr="00BA47B7" w:rsidRDefault="00D10404" w:rsidP="003E3B76">
      <w:pPr>
        <w:numPr>
          <w:ilvl w:val="0"/>
          <w:numId w:val="34"/>
        </w:numPr>
        <w:rPr>
          <w:lang w:val="fr-FR"/>
        </w:rPr>
      </w:pPr>
      <w:r w:rsidRPr="00BA47B7">
        <w:rPr>
          <w:lang w:val="fr-FR"/>
        </w:rPr>
        <w:t xml:space="preserve">Appui </w:t>
      </w:r>
      <w:r w:rsidR="007755F7" w:rsidRPr="00BA47B7">
        <w:rPr>
          <w:lang w:val="fr-FR"/>
        </w:rPr>
        <w:t xml:space="preserve">au département comptable </w:t>
      </w:r>
      <w:r w:rsidR="00EC2E48" w:rsidRPr="00BA47B7">
        <w:rPr>
          <w:lang w:val="fr-FR"/>
        </w:rPr>
        <w:t>au recouvrement de factures, ceci est une nécessité imm</w:t>
      </w:r>
      <w:r w:rsidR="00747FE2" w:rsidRPr="00BA47B7">
        <w:rPr>
          <w:lang w:val="fr-FR"/>
        </w:rPr>
        <w:t>édiate</w:t>
      </w:r>
      <w:r w:rsidR="00EC2E48" w:rsidRPr="00BA47B7">
        <w:rPr>
          <w:lang w:val="fr-FR"/>
        </w:rPr>
        <w:t xml:space="preserve"> pour Smart </w:t>
      </w:r>
      <w:proofErr w:type="spellStart"/>
      <w:r w:rsidR="00EC2E48" w:rsidRPr="00BA47B7">
        <w:rPr>
          <w:lang w:val="fr-FR"/>
        </w:rPr>
        <w:t>Ib</w:t>
      </w:r>
      <w:proofErr w:type="spellEnd"/>
    </w:p>
    <w:p w14:paraId="561BB9A7" w14:textId="77777777" w:rsidR="00232A03" w:rsidRPr="00BA47B7" w:rsidRDefault="00232A03" w:rsidP="00232A03">
      <w:pPr>
        <w:ind w:left="720"/>
        <w:rPr>
          <w:lang w:val="fr-FR"/>
        </w:rPr>
      </w:pPr>
    </w:p>
    <w:p w14:paraId="10F2071D" w14:textId="3E71E4DE" w:rsidR="003E3B76" w:rsidRPr="00BA47B7" w:rsidRDefault="00747FE2" w:rsidP="003E3B76">
      <w:pPr>
        <w:rPr>
          <w:b/>
          <w:bCs/>
          <w:lang w:val="fr-FR"/>
        </w:rPr>
      </w:pPr>
      <w:r w:rsidRPr="00BA47B7">
        <w:rPr>
          <w:b/>
          <w:bCs/>
          <w:lang w:val="fr-FR"/>
        </w:rPr>
        <w:t>FINANCEMENT</w:t>
      </w:r>
    </w:p>
    <w:p w14:paraId="099373ED" w14:textId="020AD10A" w:rsidR="00747FE2" w:rsidRPr="00BA47B7" w:rsidRDefault="00747FE2" w:rsidP="003E3B76">
      <w:pPr>
        <w:numPr>
          <w:ilvl w:val="0"/>
          <w:numId w:val="35"/>
        </w:numPr>
        <w:rPr>
          <w:lang w:val="fr-FR"/>
        </w:rPr>
      </w:pPr>
      <w:r w:rsidRPr="00BA47B7">
        <w:rPr>
          <w:lang w:val="fr-FR"/>
        </w:rPr>
        <w:t xml:space="preserve">Carlos García </w:t>
      </w:r>
      <w:r w:rsidR="00BA66B9" w:rsidRPr="00BA47B7">
        <w:rPr>
          <w:lang w:val="fr-FR"/>
        </w:rPr>
        <w:t>a la charge</w:t>
      </w:r>
      <w:r w:rsidRPr="00BA47B7">
        <w:rPr>
          <w:lang w:val="fr-FR"/>
        </w:rPr>
        <w:t xml:space="preserve"> </w:t>
      </w:r>
      <w:r w:rsidR="00BA47B7" w:rsidRPr="00BA47B7">
        <w:rPr>
          <w:lang w:val="fr-FR"/>
        </w:rPr>
        <w:t xml:space="preserve">de l’ensemble de la gestion </w:t>
      </w:r>
      <w:r w:rsidR="00BA66B9" w:rsidRPr="00BA47B7">
        <w:rPr>
          <w:lang w:val="fr-FR"/>
        </w:rPr>
        <w:t>économique</w:t>
      </w:r>
      <w:r w:rsidR="00BA47B7" w:rsidRPr="00BA47B7">
        <w:rPr>
          <w:lang w:val="fr-FR"/>
        </w:rPr>
        <w:t xml:space="preserve"> et suit les aides du </w:t>
      </w:r>
      <w:r w:rsidR="00BA66B9" w:rsidRPr="00BA47B7">
        <w:rPr>
          <w:lang w:val="fr-FR"/>
        </w:rPr>
        <w:t>gouvernement</w:t>
      </w:r>
      <w:r w:rsidR="00BA47B7" w:rsidRPr="00BA47B7">
        <w:rPr>
          <w:lang w:val="fr-FR"/>
        </w:rPr>
        <w:t xml:space="preserve">, leur </w:t>
      </w:r>
      <w:r w:rsidR="00BA66B9" w:rsidRPr="00BA47B7">
        <w:rPr>
          <w:lang w:val="fr-FR"/>
        </w:rPr>
        <w:t>application</w:t>
      </w:r>
      <w:r w:rsidR="00BA47B7" w:rsidRPr="00BA47B7">
        <w:rPr>
          <w:lang w:val="fr-FR"/>
        </w:rPr>
        <w:t>…</w:t>
      </w:r>
    </w:p>
    <w:p w14:paraId="32993C5D" w14:textId="127F4DDD" w:rsidR="00BA47B7" w:rsidRPr="00BA47B7" w:rsidRDefault="00BA47B7" w:rsidP="003E3B76">
      <w:pPr>
        <w:numPr>
          <w:ilvl w:val="0"/>
          <w:numId w:val="35"/>
        </w:numPr>
        <w:rPr>
          <w:lang w:val="fr-FR"/>
        </w:rPr>
      </w:pPr>
      <w:r w:rsidRPr="00BA47B7">
        <w:rPr>
          <w:lang w:val="fr-FR"/>
        </w:rPr>
        <w:t xml:space="preserve">Il nous oriente </w:t>
      </w:r>
      <w:r w:rsidR="00BA66B9" w:rsidRPr="00BA47B7">
        <w:rPr>
          <w:lang w:val="fr-FR"/>
        </w:rPr>
        <w:t>également</w:t>
      </w:r>
      <w:r w:rsidRPr="00BA47B7">
        <w:rPr>
          <w:lang w:val="fr-FR"/>
        </w:rPr>
        <w:t xml:space="preserve"> sur le budget.</w:t>
      </w:r>
    </w:p>
    <w:p w14:paraId="48AAAADD" w14:textId="283941CA" w:rsidR="003E3B76" w:rsidRPr="00BA47B7" w:rsidRDefault="003E3B76" w:rsidP="00BA66B9">
      <w:pPr>
        <w:ind w:left="360"/>
        <w:rPr>
          <w:lang w:val="fr-FR"/>
        </w:rPr>
      </w:pPr>
    </w:p>
    <w:p w14:paraId="5669C7E9" w14:textId="77777777" w:rsidR="003E3B76" w:rsidRPr="00BA47B7" w:rsidRDefault="003E3B76" w:rsidP="003E3B76">
      <w:pPr>
        <w:rPr>
          <w:lang w:val="fr-FR"/>
        </w:rPr>
      </w:pPr>
      <w:r w:rsidRPr="00BA47B7">
        <w:rPr>
          <w:lang w:val="fr-FR"/>
        </w:rPr>
        <w:t> </w:t>
      </w:r>
    </w:p>
    <w:p w14:paraId="599443EE" w14:textId="77777777" w:rsidR="003E3B76" w:rsidRPr="00BA47B7" w:rsidRDefault="003E3B76" w:rsidP="00673CAB">
      <w:pPr>
        <w:rPr>
          <w:lang w:val="fr-FR"/>
        </w:rPr>
      </w:pPr>
    </w:p>
    <w:sectPr w:rsidR="003E3B76" w:rsidRPr="00BA47B7" w:rsidSect="0091490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F7C25" w14:textId="77777777" w:rsidR="0010150A" w:rsidRDefault="0010150A" w:rsidP="00B42E07">
      <w:r>
        <w:separator/>
      </w:r>
    </w:p>
  </w:endnote>
  <w:endnote w:type="continuationSeparator" w:id="0">
    <w:p w14:paraId="680350A9" w14:textId="77777777" w:rsidR="0010150A" w:rsidRDefault="0010150A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1BBDFE0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F8886A3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58969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018C08BD" wp14:editId="7437D94E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1F84B7EF" w14:textId="77777777" w:rsidTr="00763DAA">
      <w:trPr>
        <w:jc w:val="right"/>
      </w:trPr>
      <w:tc>
        <w:tcPr>
          <w:tcW w:w="4555" w:type="dxa"/>
          <w:vAlign w:val="bottom"/>
        </w:tcPr>
        <w:p w14:paraId="71330641" w14:textId="77777777" w:rsidR="00763DAA" w:rsidRPr="00763DAA" w:rsidRDefault="00763DAA" w:rsidP="00B42E07">
          <w:pPr>
            <w:pStyle w:val="SmartPieRSocial"/>
          </w:pPr>
          <w:r>
            <w:t>&lt;Razón Social&gt;</w:t>
          </w:r>
        </w:p>
        <w:p w14:paraId="4D83CDD8" w14:textId="77777777" w:rsidR="00763DAA" w:rsidRPr="00763DAA" w:rsidRDefault="00763DAA" w:rsidP="00B42E07">
          <w:pPr>
            <w:pStyle w:val="SmartPie"/>
          </w:pPr>
          <w:r>
            <w:t>&lt;Dirección&gt;</w:t>
          </w:r>
        </w:p>
        <w:p w14:paraId="547CB667" w14:textId="77777777" w:rsidR="00763DAA" w:rsidRPr="007B4D0B" w:rsidRDefault="00763DAA" w:rsidP="00B42E07">
          <w:pPr>
            <w:pStyle w:val="SmartPie"/>
          </w:pPr>
          <w:r>
            <w:t>&lt;CP&gt; – &lt;Población&gt;</w:t>
          </w:r>
        </w:p>
        <w:p w14:paraId="4F6E6C94" w14:textId="77777777" w:rsidR="00763DAA" w:rsidRDefault="00763DAA" w:rsidP="00B42E07">
          <w:pPr>
            <w:pStyle w:val="SmartPie"/>
          </w:pPr>
          <w:r w:rsidRPr="007B4D0B">
            <w:t>+3</w:t>
          </w:r>
          <w:r>
            <w:t>4</w:t>
          </w:r>
          <w:r w:rsidRPr="007B4D0B">
            <w:t xml:space="preserve"> </w:t>
          </w:r>
          <w:r>
            <w:t>&lt;TLF&gt;</w:t>
          </w:r>
        </w:p>
      </w:tc>
      <w:tc>
        <w:tcPr>
          <w:tcW w:w="4556" w:type="dxa"/>
          <w:vAlign w:val="bottom"/>
        </w:tcPr>
        <w:p w14:paraId="5A483777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41910E49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BF727" w14:textId="77777777" w:rsidR="0010150A" w:rsidRDefault="0010150A" w:rsidP="00B42E07">
      <w:r>
        <w:separator/>
      </w:r>
    </w:p>
  </w:footnote>
  <w:footnote w:type="continuationSeparator" w:id="0">
    <w:p w14:paraId="7F8D9A7B" w14:textId="77777777" w:rsidR="0010150A" w:rsidRDefault="0010150A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0AD0C" w14:textId="77777777" w:rsidR="005C0573" w:rsidRDefault="005C0573" w:rsidP="00B42E07">
    <w:r>
      <w:rPr>
        <w:noProof/>
        <w:lang w:eastAsia="fr-FR"/>
      </w:rPr>
      <w:drawing>
        <wp:inline distT="0" distB="0" distL="0" distR="0" wp14:anchorId="1D986A58" wp14:editId="7B346B49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323B552A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7A7C34"/>
    <w:multiLevelType w:val="multilevel"/>
    <w:tmpl w:val="3DCC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4D03D39"/>
    <w:multiLevelType w:val="multilevel"/>
    <w:tmpl w:val="FBFE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DEC59A7"/>
    <w:multiLevelType w:val="multilevel"/>
    <w:tmpl w:val="3828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F6007CA"/>
    <w:multiLevelType w:val="multilevel"/>
    <w:tmpl w:val="0ACE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2671039"/>
    <w:multiLevelType w:val="multilevel"/>
    <w:tmpl w:val="3144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4B327D0"/>
    <w:multiLevelType w:val="hybridMultilevel"/>
    <w:tmpl w:val="D920285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E1B9E"/>
    <w:multiLevelType w:val="multilevel"/>
    <w:tmpl w:val="7724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250ED0"/>
    <w:multiLevelType w:val="multilevel"/>
    <w:tmpl w:val="04CA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0545253"/>
    <w:multiLevelType w:val="multilevel"/>
    <w:tmpl w:val="F7A071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30556E13"/>
    <w:multiLevelType w:val="multilevel"/>
    <w:tmpl w:val="4756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5F3824"/>
    <w:multiLevelType w:val="multilevel"/>
    <w:tmpl w:val="1772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B8A5A50"/>
    <w:multiLevelType w:val="multilevel"/>
    <w:tmpl w:val="D25E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F4723D"/>
    <w:multiLevelType w:val="multilevel"/>
    <w:tmpl w:val="9A7C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6" w15:restartNumberingAfterBreak="0">
    <w:nsid w:val="48231AF9"/>
    <w:multiLevelType w:val="multilevel"/>
    <w:tmpl w:val="13CC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F50BAA"/>
    <w:multiLevelType w:val="multilevel"/>
    <w:tmpl w:val="4AF064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4A7F41C3"/>
    <w:multiLevelType w:val="multilevel"/>
    <w:tmpl w:val="46FE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F47224D"/>
    <w:multiLevelType w:val="hybridMultilevel"/>
    <w:tmpl w:val="23F0FA6C"/>
    <w:lvl w:ilvl="0" w:tplc="0C0A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1" w15:restartNumberingAfterBreak="0">
    <w:nsid w:val="56AE1236"/>
    <w:multiLevelType w:val="multilevel"/>
    <w:tmpl w:val="CBC0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B88469F"/>
    <w:multiLevelType w:val="multilevel"/>
    <w:tmpl w:val="248E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6A4E71A6"/>
    <w:multiLevelType w:val="multilevel"/>
    <w:tmpl w:val="6D04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E24664"/>
    <w:multiLevelType w:val="multilevel"/>
    <w:tmpl w:val="5B7C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96B433B"/>
    <w:multiLevelType w:val="multilevel"/>
    <w:tmpl w:val="BFFE0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407D4B"/>
    <w:multiLevelType w:val="multilevel"/>
    <w:tmpl w:val="08F4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7"/>
  </w:num>
  <w:num w:numId="13">
    <w:abstractNumId w:val="33"/>
  </w:num>
  <w:num w:numId="14">
    <w:abstractNumId w:val="30"/>
  </w:num>
  <w:num w:numId="15">
    <w:abstractNumId w:val="25"/>
  </w:num>
  <w:num w:numId="16">
    <w:abstractNumId w:val="35"/>
  </w:num>
  <w:num w:numId="17">
    <w:abstractNumId w:val="22"/>
  </w:num>
  <w:num w:numId="18">
    <w:abstractNumId w:val="23"/>
  </w:num>
  <w:num w:numId="19">
    <w:abstractNumId w:val="24"/>
  </w:num>
  <w:num w:numId="20">
    <w:abstractNumId w:val="19"/>
  </w:num>
  <w:num w:numId="21">
    <w:abstractNumId w:val="21"/>
  </w:num>
  <w:num w:numId="22">
    <w:abstractNumId w:val="37"/>
  </w:num>
  <w:num w:numId="23">
    <w:abstractNumId w:val="15"/>
  </w:num>
  <w:num w:numId="24">
    <w:abstractNumId w:val="36"/>
  </w:num>
  <w:num w:numId="25">
    <w:abstractNumId w:val="26"/>
  </w:num>
  <w:num w:numId="26">
    <w:abstractNumId w:val="32"/>
  </w:num>
  <w:num w:numId="27">
    <w:abstractNumId w:val="34"/>
  </w:num>
  <w:num w:numId="28">
    <w:abstractNumId w:val="31"/>
  </w:num>
  <w:num w:numId="29">
    <w:abstractNumId w:val="20"/>
  </w:num>
  <w:num w:numId="30">
    <w:abstractNumId w:val="27"/>
  </w:num>
  <w:num w:numId="31">
    <w:abstractNumId w:val="11"/>
  </w:num>
  <w:num w:numId="32">
    <w:abstractNumId w:val="28"/>
  </w:num>
  <w:num w:numId="33">
    <w:abstractNumId w:val="13"/>
  </w:num>
  <w:num w:numId="34">
    <w:abstractNumId w:val="12"/>
  </w:num>
  <w:num w:numId="35">
    <w:abstractNumId w:val="18"/>
  </w:num>
  <w:num w:numId="36">
    <w:abstractNumId w:val="14"/>
  </w:num>
  <w:num w:numId="37">
    <w:abstractNumId w:val="29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AD"/>
    <w:rsid w:val="00004930"/>
    <w:rsid w:val="00005C2E"/>
    <w:rsid w:val="0001189D"/>
    <w:rsid w:val="000131EB"/>
    <w:rsid w:val="0003297A"/>
    <w:rsid w:val="000458D4"/>
    <w:rsid w:val="00052395"/>
    <w:rsid w:val="0006151E"/>
    <w:rsid w:val="00093F12"/>
    <w:rsid w:val="00096B3F"/>
    <w:rsid w:val="000A2A47"/>
    <w:rsid w:val="000B5613"/>
    <w:rsid w:val="000B797A"/>
    <w:rsid w:val="000C2011"/>
    <w:rsid w:val="000C2A88"/>
    <w:rsid w:val="000D21F9"/>
    <w:rsid w:val="0010150A"/>
    <w:rsid w:val="00102A30"/>
    <w:rsid w:val="00104AC7"/>
    <w:rsid w:val="0011221B"/>
    <w:rsid w:val="0013388E"/>
    <w:rsid w:val="0014528E"/>
    <w:rsid w:val="00146EDF"/>
    <w:rsid w:val="001546D4"/>
    <w:rsid w:val="001627E3"/>
    <w:rsid w:val="00177F79"/>
    <w:rsid w:val="001B67E9"/>
    <w:rsid w:val="001B6B92"/>
    <w:rsid w:val="001C0F93"/>
    <w:rsid w:val="001C446D"/>
    <w:rsid w:val="001D153A"/>
    <w:rsid w:val="001D5694"/>
    <w:rsid w:val="001F5110"/>
    <w:rsid w:val="00201B45"/>
    <w:rsid w:val="00232A03"/>
    <w:rsid w:val="00246205"/>
    <w:rsid w:val="002713BD"/>
    <w:rsid w:val="002B11D8"/>
    <w:rsid w:val="002C1D58"/>
    <w:rsid w:val="002D6B99"/>
    <w:rsid w:val="002D6D5E"/>
    <w:rsid w:val="002D72F7"/>
    <w:rsid w:val="002E42EF"/>
    <w:rsid w:val="002E4FB5"/>
    <w:rsid w:val="002E5458"/>
    <w:rsid w:val="0030568B"/>
    <w:rsid w:val="003138B8"/>
    <w:rsid w:val="00324900"/>
    <w:rsid w:val="003249F4"/>
    <w:rsid w:val="00331680"/>
    <w:rsid w:val="00333F36"/>
    <w:rsid w:val="00372248"/>
    <w:rsid w:val="003849FB"/>
    <w:rsid w:val="00393E99"/>
    <w:rsid w:val="00396FD4"/>
    <w:rsid w:val="00397EDC"/>
    <w:rsid w:val="003A55BE"/>
    <w:rsid w:val="003B1D38"/>
    <w:rsid w:val="003C2D34"/>
    <w:rsid w:val="003D54FB"/>
    <w:rsid w:val="003D7A7A"/>
    <w:rsid w:val="003E3B76"/>
    <w:rsid w:val="0041508F"/>
    <w:rsid w:val="00421EBD"/>
    <w:rsid w:val="00426130"/>
    <w:rsid w:val="004458F2"/>
    <w:rsid w:val="00446CA9"/>
    <w:rsid w:val="00474C2B"/>
    <w:rsid w:val="00481520"/>
    <w:rsid w:val="0048317C"/>
    <w:rsid w:val="004875AD"/>
    <w:rsid w:val="004A34D5"/>
    <w:rsid w:val="004A641C"/>
    <w:rsid w:val="004B3590"/>
    <w:rsid w:val="004B5923"/>
    <w:rsid w:val="004E1D3B"/>
    <w:rsid w:val="00506E33"/>
    <w:rsid w:val="0051278C"/>
    <w:rsid w:val="0051715A"/>
    <w:rsid w:val="005174CA"/>
    <w:rsid w:val="00517542"/>
    <w:rsid w:val="00520207"/>
    <w:rsid w:val="00521B3E"/>
    <w:rsid w:val="005272E0"/>
    <w:rsid w:val="0058054F"/>
    <w:rsid w:val="00582955"/>
    <w:rsid w:val="005A7CCF"/>
    <w:rsid w:val="005C0573"/>
    <w:rsid w:val="005C27FE"/>
    <w:rsid w:val="005F3467"/>
    <w:rsid w:val="00600022"/>
    <w:rsid w:val="00622A17"/>
    <w:rsid w:val="00630DD6"/>
    <w:rsid w:val="0063296F"/>
    <w:rsid w:val="00640FB5"/>
    <w:rsid w:val="00651C64"/>
    <w:rsid w:val="00654F15"/>
    <w:rsid w:val="0067205A"/>
    <w:rsid w:val="00673CAB"/>
    <w:rsid w:val="00677DB0"/>
    <w:rsid w:val="00687689"/>
    <w:rsid w:val="00690609"/>
    <w:rsid w:val="006936AC"/>
    <w:rsid w:val="006A345A"/>
    <w:rsid w:val="006C060E"/>
    <w:rsid w:val="006C7539"/>
    <w:rsid w:val="006D34FA"/>
    <w:rsid w:val="00706154"/>
    <w:rsid w:val="00723936"/>
    <w:rsid w:val="007349AE"/>
    <w:rsid w:val="00735040"/>
    <w:rsid w:val="00744ADA"/>
    <w:rsid w:val="00747FE2"/>
    <w:rsid w:val="00750F16"/>
    <w:rsid w:val="007561D9"/>
    <w:rsid w:val="00763DAA"/>
    <w:rsid w:val="007647C7"/>
    <w:rsid w:val="00765568"/>
    <w:rsid w:val="00767D8B"/>
    <w:rsid w:val="0077208A"/>
    <w:rsid w:val="0077228E"/>
    <w:rsid w:val="0077244C"/>
    <w:rsid w:val="00774B78"/>
    <w:rsid w:val="007751CA"/>
    <w:rsid w:val="007755F7"/>
    <w:rsid w:val="007831E4"/>
    <w:rsid w:val="00787A15"/>
    <w:rsid w:val="007B47F4"/>
    <w:rsid w:val="007B4D0B"/>
    <w:rsid w:val="007D005F"/>
    <w:rsid w:val="007E0599"/>
    <w:rsid w:val="00801E56"/>
    <w:rsid w:val="00805529"/>
    <w:rsid w:val="00805C89"/>
    <w:rsid w:val="008224FE"/>
    <w:rsid w:val="008305FF"/>
    <w:rsid w:val="00832BD4"/>
    <w:rsid w:val="00866D13"/>
    <w:rsid w:val="00884E1F"/>
    <w:rsid w:val="00891AB0"/>
    <w:rsid w:val="008949D9"/>
    <w:rsid w:val="008B29B0"/>
    <w:rsid w:val="008C7D94"/>
    <w:rsid w:val="008D0DA5"/>
    <w:rsid w:val="008F51EC"/>
    <w:rsid w:val="00912D96"/>
    <w:rsid w:val="0091330A"/>
    <w:rsid w:val="0091490A"/>
    <w:rsid w:val="00922029"/>
    <w:rsid w:val="00922278"/>
    <w:rsid w:val="00961E08"/>
    <w:rsid w:val="00984962"/>
    <w:rsid w:val="009B250D"/>
    <w:rsid w:val="009B3BE3"/>
    <w:rsid w:val="009B7EFA"/>
    <w:rsid w:val="009C5D36"/>
    <w:rsid w:val="009F2BEC"/>
    <w:rsid w:val="009F75B6"/>
    <w:rsid w:val="00A055EB"/>
    <w:rsid w:val="00A341FC"/>
    <w:rsid w:val="00A36505"/>
    <w:rsid w:val="00A42917"/>
    <w:rsid w:val="00A43C7C"/>
    <w:rsid w:val="00A63A3B"/>
    <w:rsid w:val="00A812E7"/>
    <w:rsid w:val="00A82777"/>
    <w:rsid w:val="00A840DB"/>
    <w:rsid w:val="00A91AEA"/>
    <w:rsid w:val="00A9540E"/>
    <w:rsid w:val="00AB7214"/>
    <w:rsid w:val="00AB7859"/>
    <w:rsid w:val="00AC2958"/>
    <w:rsid w:val="00AD3AEE"/>
    <w:rsid w:val="00AE5530"/>
    <w:rsid w:val="00B102AE"/>
    <w:rsid w:val="00B116F4"/>
    <w:rsid w:val="00B157E4"/>
    <w:rsid w:val="00B15F61"/>
    <w:rsid w:val="00B209F3"/>
    <w:rsid w:val="00B3043F"/>
    <w:rsid w:val="00B42E07"/>
    <w:rsid w:val="00B5264D"/>
    <w:rsid w:val="00B55E25"/>
    <w:rsid w:val="00B56024"/>
    <w:rsid w:val="00B707BA"/>
    <w:rsid w:val="00B73598"/>
    <w:rsid w:val="00B82D82"/>
    <w:rsid w:val="00B94689"/>
    <w:rsid w:val="00BA47B7"/>
    <w:rsid w:val="00BA66B9"/>
    <w:rsid w:val="00BC5652"/>
    <w:rsid w:val="00BF1428"/>
    <w:rsid w:val="00BF5AC5"/>
    <w:rsid w:val="00C16E24"/>
    <w:rsid w:val="00C21B22"/>
    <w:rsid w:val="00C4007A"/>
    <w:rsid w:val="00C626F5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10404"/>
    <w:rsid w:val="00D11C22"/>
    <w:rsid w:val="00D23910"/>
    <w:rsid w:val="00D3134A"/>
    <w:rsid w:val="00D35F9C"/>
    <w:rsid w:val="00D36998"/>
    <w:rsid w:val="00D47302"/>
    <w:rsid w:val="00D521C5"/>
    <w:rsid w:val="00D62438"/>
    <w:rsid w:val="00D63B8D"/>
    <w:rsid w:val="00D64C13"/>
    <w:rsid w:val="00DC2374"/>
    <w:rsid w:val="00DC5046"/>
    <w:rsid w:val="00DC6A0A"/>
    <w:rsid w:val="00DD6BB5"/>
    <w:rsid w:val="00DE4B58"/>
    <w:rsid w:val="00DE5870"/>
    <w:rsid w:val="00DE6786"/>
    <w:rsid w:val="00DF3D49"/>
    <w:rsid w:val="00E10F48"/>
    <w:rsid w:val="00E12855"/>
    <w:rsid w:val="00E256FB"/>
    <w:rsid w:val="00E26FE5"/>
    <w:rsid w:val="00E47A13"/>
    <w:rsid w:val="00E5355B"/>
    <w:rsid w:val="00E545ED"/>
    <w:rsid w:val="00E763E6"/>
    <w:rsid w:val="00E877C5"/>
    <w:rsid w:val="00E92E7B"/>
    <w:rsid w:val="00EA0F4B"/>
    <w:rsid w:val="00EB7677"/>
    <w:rsid w:val="00EC2E48"/>
    <w:rsid w:val="00ED0A50"/>
    <w:rsid w:val="00EE7E39"/>
    <w:rsid w:val="00F07846"/>
    <w:rsid w:val="00F1356A"/>
    <w:rsid w:val="00F42947"/>
    <w:rsid w:val="00F56052"/>
    <w:rsid w:val="00F659C2"/>
    <w:rsid w:val="00F67C25"/>
    <w:rsid w:val="00F77234"/>
    <w:rsid w:val="00F77C9F"/>
    <w:rsid w:val="00F91D00"/>
    <w:rsid w:val="00F92CDD"/>
    <w:rsid w:val="00FA232B"/>
    <w:rsid w:val="00FB27B2"/>
    <w:rsid w:val="00FB41CA"/>
    <w:rsid w:val="00FD5376"/>
    <w:rsid w:val="00FE1646"/>
    <w:rsid w:val="00FE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FA0DA"/>
  <w15:chartTrackingRefBased/>
  <w15:docId w15:val="{2998E86D-46BC-4804-9398-A0A56197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E3B76"/>
    <w:pPr>
      <w:tabs>
        <w:tab w:val="clear" w:pos="4962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  <w:ind w:left="200"/>
    </w:pPr>
  </w:style>
  <w:style w:type="paragraph" w:styleId="TDC3">
    <w:name w:val="toc 3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3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0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4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7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0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mart-ib.coop/charla-derecho-digital-para-socios-as-smart-iberica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s20.admin.mailchimp.com/campaigns/show?id=1243301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redescena.net/descargas/catalogo_redes_circuitos.pdf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edescena.net/actualidad/ayudas-y-convocatorias/listado.php?tipoNoticia=5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D7A62-E7C4-43E6-BB9B-9B8023F59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5EB6E-CB9B-492D-80E4-ABF230F8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1145</TotalTime>
  <Pages>1</Pages>
  <Words>1582</Words>
  <Characters>8704</Characters>
  <Application>Microsoft Office Word</Application>
  <DocSecurity>0</DocSecurity>
  <Lines>72</Lines>
  <Paragraphs>20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10266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133</cp:revision>
  <cp:lastPrinted>2018-12-13T13:26:00Z</cp:lastPrinted>
  <dcterms:created xsi:type="dcterms:W3CDTF">2020-05-11T14:29:00Z</dcterms:created>
  <dcterms:modified xsi:type="dcterms:W3CDTF">2020-05-15T10:11:00Z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